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D050" w14:textId="117A8626" w:rsidR="00A22FC8" w:rsidRPr="0055380D" w:rsidRDefault="00A22FC8" w:rsidP="00A22FC8">
      <w:pPr>
        <w:pStyle w:val="NoSpacing"/>
        <w:jc w:val="right"/>
      </w:pPr>
      <w:r w:rsidRPr="0055380D">
        <w:t>Name: __________________</w:t>
      </w:r>
    </w:p>
    <w:p w14:paraId="24791648" w14:textId="760CD8A2" w:rsidR="00A22FC8" w:rsidRPr="0055380D" w:rsidRDefault="00A22FC8" w:rsidP="00A22FC8">
      <w:pPr>
        <w:pStyle w:val="NoSpacing"/>
        <w:jc w:val="right"/>
      </w:pPr>
      <w:r w:rsidRPr="0055380D">
        <w:t>Period: __________________</w:t>
      </w:r>
    </w:p>
    <w:p w14:paraId="65DFBF47" w14:textId="27570A04" w:rsidR="0099427E" w:rsidRDefault="009C3F3B" w:rsidP="0099427E">
      <w:pPr>
        <w:pStyle w:val="Title"/>
      </w:pPr>
      <w:r>
        <w:t>Tractor Safety Test</w:t>
      </w:r>
    </w:p>
    <w:p w14:paraId="46999E81" w14:textId="2EB8799A" w:rsidR="008E6D50" w:rsidRDefault="008E6D50" w:rsidP="008E6D50">
      <w:pPr>
        <w:pStyle w:val="NoSpacing"/>
      </w:pPr>
      <w:r w:rsidRPr="000E3AF1">
        <w:t>TRUE/FALSE: In the blank before each question write “T” if the statement is true or “F” if the statement is false.</w:t>
      </w:r>
    </w:p>
    <w:p w14:paraId="761DE2A2" w14:textId="77777777" w:rsidR="00595215" w:rsidRPr="000E3AF1" w:rsidRDefault="00595215" w:rsidP="008E6D50">
      <w:pPr>
        <w:pStyle w:val="NoSpacing"/>
      </w:pPr>
    </w:p>
    <w:tbl>
      <w:tblPr>
        <w:tblStyle w:val="TableGrid"/>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730"/>
        <w:gridCol w:w="7921"/>
      </w:tblGrid>
      <w:tr w:rsidR="008E6D50" w:rsidRPr="008E6D50" w14:paraId="2BFFC350" w14:textId="77777777" w:rsidTr="00595215">
        <w:trPr>
          <w:trHeight w:val="360"/>
        </w:trPr>
        <w:tc>
          <w:tcPr>
            <w:tcW w:w="710" w:type="dxa"/>
          </w:tcPr>
          <w:p w14:paraId="06DE466B" w14:textId="77777777" w:rsidR="008E6D50" w:rsidRDefault="008E6D50" w:rsidP="00802333">
            <w:pPr>
              <w:pStyle w:val="NoSpacing"/>
            </w:pPr>
            <w:r>
              <w:t>____</w:t>
            </w:r>
          </w:p>
          <w:p w14:paraId="1FAC06C7" w14:textId="77777777" w:rsidR="008125E8" w:rsidRDefault="008125E8" w:rsidP="00802333">
            <w:pPr>
              <w:pStyle w:val="NoSpacing"/>
            </w:pPr>
            <w:r>
              <w:t>____</w:t>
            </w:r>
          </w:p>
          <w:p w14:paraId="6F1B93EB" w14:textId="77777777" w:rsidR="008125E8" w:rsidRDefault="008125E8" w:rsidP="008125E8">
            <w:pPr>
              <w:spacing w:after="0"/>
            </w:pPr>
            <w:r>
              <w:t>____</w:t>
            </w:r>
          </w:p>
          <w:p w14:paraId="5DDEBFB6" w14:textId="77777777" w:rsidR="008125E8" w:rsidRDefault="008125E8" w:rsidP="008125E8">
            <w:pPr>
              <w:spacing w:after="0"/>
            </w:pPr>
            <w:r>
              <w:t>____</w:t>
            </w:r>
          </w:p>
          <w:p w14:paraId="182B6150" w14:textId="77777777" w:rsidR="008125E8" w:rsidRDefault="008125E8" w:rsidP="008125E8">
            <w:pPr>
              <w:spacing w:after="0"/>
            </w:pPr>
          </w:p>
          <w:p w14:paraId="5DA5D8EB" w14:textId="77777777" w:rsidR="008125E8" w:rsidRDefault="008125E8" w:rsidP="008125E8">
            <w:pPr>
              <w:spacing w:after="0"/>
            </w:pPr>
            <w:r>
              <w:t>____</w:t>
            </w:r>
          </w:p>
          <w:p w14:paraId="3E2169E4" w14:textId="77777777" w:rsidR="008125E8" w:rsidRDefault="008125E8" w:rsidP="008125E8">
            <w:pPr>
              <w:spacing w:after="0"/>
            </w:pPr>
          </w:p>
          <w:p w14:paraId="29C4A855" w14:textId="77777777" w:rsidR="008125E8" w:rsidRDefault="008125E8" w:rsidP="008125E8">
            <w:pPr>
              <w:spacing w:after="0"/>
            </w:pPr>
            <w:r>
              <w:t>____</w:t>
            </w:r>
          </w:p>
          <w:p w14:paraId="0ED3104D" w14:textId="77777777" w:rsidR="008125E8" w:rsidRDefault="008125E8" w:rsidP="008125E8">
            <w:pPr>
              <w:spacing w:after="0"/>
            </w:pPr>
            <w:r>
              <w:t>____</w:t>
            </w:r>
          </w:p>
          <w:p w14:paraId="7125F618" w14:textId="77777777" w:rsidR="008125E8" w:rsidRDefault="008125E8" w:rsidP="008125E8">
            <w:pPr>
              <w:spacing w:after="0"/>
            </w:pPr>
          </w:p>
          <w:p w14:paraId="26D7C2F0" w14:textId="77777777" w:rsidR="008125E8" w:rsidRDefault="008125E8" w:rsidP="008125E8">
            <w:pPr>
              <w:spacing w:after="0"/>
            </w:pPr>
            <w:r>
              <w:t>____</w:t>
            </w:r>
          </w:p>
          <w:p w14:paraId="30380925" w14:textId="77777777" w:rsidR="008125E8" w:rsidRDefault="008125E8" w:rsidP="008125E8">
            <w:pPr>
              <w:spacing w:after="0"/>
            </w:pPr>
            <w:r>
              <w:t>____</w:t>
            </w:r>
          </w:p>
          <w:p w14:paraId="1C7F884E" w14:textId="77777777" w:rsidR="008125E8" w:rsidRDefault="008125E8" w:rsidP="008125E8">
            <w:pPr>
              <w:spacing w:after="0"/>
            </w:pPr>
          </w:p>
          <w:p w14:paraId="046EE452" w14:textId="77777777" w:rsidR="008125E8" w:rsidRDefault="008125E8" w:rsidP="008125E8">
            <w:pPr>
              <w:spacing w:after="0"/>
            </w:pPr>
            <w:r>
              <w:t>____</w:t>
            </w:r>
          </w:p>
          <w:p w14:paraId="2A89CCE9" w14:textId="77777777" w:rsidR="008125E8" w:rsidRDefault="008125E8" w:rsidP="008125E8">
            <w:pPr>
              <w:spacing w:after="0"/>
            </w:pPr>
            <w:r>
              <w:t>____</w:t>
            </w:r>
          </w:p>
          <w:p w14:paraId="673993E8" w14:textId="77777777" w:rsidR="008125E8" w:rsidRDefault="008125E8" w:rsidP="008125E8">
            <w:pPr>
              <w:spacing w:after="0"/>
            </w:pPr>
          </w:p>
          <w:p w14:paraId="0F2DA84C" w14:textId="77777777" w:rsidR="008125E8" w:rsidRDefault="008125E8" w:rsidP="008125E8">
            <w:pPr>
              <w:spacing w:after="0"/>
            </w:pPr>
            <w:r>
              <w:t>____</w:t>
            </w:r>
          </w:p>
          <w:p w14:paraId="008B249B" w14:textId="77777777" w:rsidR="008125E8" w:rsidRDefault="008125E8" w:rsidP="008125E8">
            <w:pPr>
              <w:spacing w:after="0"/>
            </w:pPr>
          </w:p>
          <w:p w14:paraId="51042458" w14:textId="77777777" w:rsidR="008125E8" w:rsidRDefault="008125E8" w:rsidP="008125E8">
            <w:pPr>
              <w:spacing w:after="0"/>
            </w:pPr>
            <w:r>
              <w:t>____</w:t>
            </w:r>
          </w:p>
          <w:p w14:paraId="592CEFF6" w14:textId="77777777" w:rsidR="008125E8" w:rsidRDefault="008125E8" w:rsidP="008125E8">
            <w:pPr>
              <w:spacing w:after="0"/>
            </w:pPr>
          </w:p>
          <w:p w14:paraId="76756814" w14:textId="77777777" w:rsidR="008125E8" w:rsidRDefault="008125E8" w:rsidP="008125E8">
            <w:pPr>
              <w:spacing w:after="0"/>
            </w:pPr>
            <w:r>
              <w:t>____</w:t>
            </w:r>
          </w:p>
          <w:p w14:paraId="311F75CD" w14:textId="77777777" w:rsidR="008125E8" w:rsidRDefault="008125E8" w:rsidP="008125E8">
            <w:pPr>
              <w:spacing w:after="0"/>
            </w:pPr>
            <w:r>
              <w:t>____</w:t>
            </w:r>
          </w:p>
          <w:p w14:paraId="0493596F" w14:textId="77777777" w:rsidR="008125E8" w:rsidRDefault="008125E8" w:rsidP="008125E8">
            <w:pPr>
              <w:spacing w:after="0"/>
            </w:pPr>
          </w:p>
          <w:p w14:paraId="3D68112B" w14:textId="77777777" w:rsidR="008125E8" w:rsidRDefault="008125E8" w:rsidP="008125E8">
            <w:pPr>
              <w:spacing w:after="0"/>
            </w:pPr>
            <w:r>
              <w:t>____</w:t>
            </w:r>
          </w:p>
          <w:p w14:paraId="07D5C06F" w14:textId="77777777" w:rsidR="008125E8" w:rsidRDefault="008125E8" w:rsidP="008125E8">
            <w:pPr>
              <w:spacing w:after="0"/>
            </w:pPr>
          </w:p>
          <w:p w14:paraId="77B1CF86" w14:textId="77777777" w:rsidR="008125E8" w:rsidRDefault="008125E8" w:rsidP="008125E8">
            <w:pPr>
              <w:spacing w:after="0"/>
            </w:pPr>
            <w:r>
              <w:t>____</w:t>
            </w:r>
          </w:p>
          <w:p w14:paraId="0D29F95B" w14:textId="77777777" w:rsidR="008125E8" w:rsidRDefault="008125E8" w:rsidP="008125E8">
            <w:pPr>
              <w:spacing w:after="0"/>
            </w:pPr>
          </w:p>
          <w:p w14:paraId="5F27156E" w14:textId="77777777" w:rsidR="008125E8" w:rsidRDefault="008125E8" w:rsidP="008125E8">
            <w:pPr>
              <w:spacing w:after="0"/>
            </w:pPr>
            <w:r>
              <w:t>____</w:t>
            </w:r>
          </w:p>
          <w:p w14:paraId="48663AB1" w14:textId="77777777" w:rsidR="008125E8" w:rsidRDefault="008125E8" w:rsidP="008125E8">
            <w:pPr>
              <w:spacing w:after="0"/>
            </w:pPr>
            <w:r>
              <w:t>____</w:t>
            </w:r>
          </w:p>
          <w:p w14:paraId="66AA4CC6" w14:textId="77777777" w:rsidR="008125E8" w:rsidRDefault="008125E8" w:rsidP="008125E8">
            <w:pPr>
              <w:spacing w:after="0"/>
            </w:pPr>
          </w:p>
          <w:p w14:paraId="3675BCC6" w14:textId="77777777" w:rsidR="008125E8" w:rsidRDefault="008125E8" w:rsidP="008125E8">
            <w:pPr>
              <w:spacing w:after="0"/>
            </w:pPr>
            <w:r>
              <w:t>____</w:t>
            </w:r>
          </w:p>
          <w:p w14:paraId="393B9F66" w14:textId="77777777" w:rsidR="008125E8" w:rsidRDefault="008125E8" w:rsidP="008125E8">
            <w:pPr>
              <w:spacing w:after="0"/>
            </w:pPr>
          </w:p>
          <w:p w14:paraId="361C280B" w14:textId="77777777" w:rsidR="008125E8" w:rsidRDefault="008125E8" w:rsidP="008125E8">
            <w:pPr>
              <w:spacing w:after="0"/>
            </w:pPr>
            <w:r>
              <w:t>____</w:t>
            </w:r>
          </w:p>
          <w:p w14:paraId="030453CB" w14:textId="77777777" w:rsidR="008125E8" w:rsidRDefault="008125E8" w:rsidP="008125E8">
            <w:pPr>
              <w:spacing w:after="0"/>
            </w:pPr>
            <w:r>
              <w:t>____</w:t>
            </w:r>
          </w:p>
          <w:p w14:paraId="716BB78D" w14:textId="77777777" w:rsidR="008125E8" w:rsidRDefault="008125E8" w:rsidP="008125E8">
            <w:pPr>
              <w:spacing w:after="0"/>
            </w:pPr>
            <w:r>
              <w:t>____</w:t>
            </w:r>
          </w:p>
          <w:p w14:paraId="22F0B8FD" w14:textId="77777777" w:rsidR="008125E8" w:rsidRDefault="008125E8" w:rsidP="008125E8">
            <w:pPr>
              <w:spacing w:after="0"/>
            </w:pPr>
            <w:r>
              <w:t>____</w:t>
            </w:r>
          </w:p>
          <w:p w14:paraId="72C1394D" w14:textId="77777777" w:rsidR="008125E8" w:rsidRDefault="008125E8" w:rsidP="008125E8">
            <w:pPr>
              <w:spacing w:after="0"/>
            </w:pPr>
          </w:p>
          <w:p w14:paraId="01CAC286" w14:textId="77777777" w:rsidR="008125E8" w:rsidRDefault="008125E8" w:rsidP="008125E8">
            <w:pPr>
              <w:spacing w:after="0"/>
            </w:pPr>
            <w:r>
              <w:t>____</w:t>
            </w:r>
          </w:p>
          <w:p w14:paraId="0319EC83" w14:textId="77777777" w:rsidR="008125E8" w:rsidRDefault="008125E8" w:rsidP="008125E8">
            <w:pPr>
              <w:spacing w:after="0"/>
            </w:pPr>
          </w:p>
          <w:p w14:paraId="6A139E90" w14:textId="77777777" w:rsidR="008F015D" w:rsidRDefault="008F015D" w:rsidP="008125E8">
            <w:pPr>
              <w:spacing w:after="0"/>
            </w:pPr>
          </w:p>
          <w:p w14:paraId="3C29147E" w14:textId="77777777" w:rsidR="008F015D" w:rsidRDefault="008F015D" w:rsidP="008125E8">
            <w:pPr>
              <w:spacing w:after="0"/>
            </w:pPr>
          </w:p>
          <w:p w14:paraId="68B2C5B0" w14:textId="77777777" w:rsidR="008F015D" w:rsidRDefault="008F015D" w:rsidP="008125E8">
            <w:pPr>
              <w:spacing w:after="0"/>
            </w:pPr>
            <w:r>
              <w:lastRenderedPageBreak/>
              <w:softHyphen/>
            </w:r>
            <w:r>
              <w:softHyphen/>
              <w:t>____</w:t>
            </w:r>
          </w:p>
          <w:p w14:paraId="79657B28" w14:textId="77777777" w:rsidR="008F015D" w:rsidRDefault="008F015D" w:rsidP="008125E8">
            <w:pPr>
              <w:spacing w:after="0"/>
            </w:pPr>
          </w:p>
          <w:p w14:paraId="40FB5C9A" w14:textId="77777777" w:rsidR="008F015D" w:rsidRDefault="008F015D" w:rsidP="008125E8">
            <w:pPr>
              <w:spacing w:after="0"/>
            </w:pPr>
          </w:p>
          <w:p w14:paraId="1F65A07E" w14:textId="77777777" w:rsidR="008F015D" w:rsidRDefault="008F015D" w:rsidP="008125E8">
            <w:pPr>
              <w:spacing w:after="0"/>
            </w:pPr>
            <w:r>
              <w:t>____</w:t>
            </w:r>
          </w:p>
          <w:p w14:paraId="361C0CF4" w14:textId="77777777" w:rsidR="008F015D" w:rsidRDefault="008F015D" w:rsidP="008125E8">
            <w:pPr>
              <w:spacing w:after="0"/>
            </w:pPr>
          </w:p>
          <w:p w14:paraId="6C7D8FDC" w14:textId="77777777" w:rsidR="008F015D" w:rsidRDefault="008F015D" w:rsidP="008125E8">
            <w:pPr>
              <w:spacing w:after="0"/>
            </w:pPr>
            <w:r>
              <w:t>____</w:t>
            </w:r>
          </w:p>
          <w:p w14:paraId="5BC64A19" w14:textId="77777777" w:rsidR="008F015D" w:rsidRDefault="008F015D" w:rsidP="008125E8">
            <w:pPr>
              <w:spacing w:after="0"/>
            </w:pPr>
          </w:p>
          <w:p w14:paraId="4C72657C" w14:textId="77777777" w:rsidR="008F015D" w:rsidRDefault="008F015D" w:rsidP="008125E8">
            <w:pPr>
              <w:spacing w:after="0"/>
            </w:pPr>
            <w:r>
              <w:t>____</w:t>
            </w:r>
          </w:p>
          <w:p w14:paraId="7524FB13" w14:textId="77777777" w:rsidR="008F015D" w:rsidRDefault="008F015D" w:rsidP="008125E8">
            <w:pPr>
              <w:spacing w:after="0"/>
            </w:pPr>
          </w:p>
          <w:p w14:paraId="546233D8" w14:textId="77777777" w:rsidR="008F015D" w:rsidRDefault="008F015D" w:rsidP="008125E8">
            <w:pPr>
              <w:spacing w:after="0"/>
            </w:pPr>
            <w:r>
              <w:t>____</w:t>
            </w:r>
          </w:p>
          <w:p w14:paraId="7DDC33C6" w14:textId="77777777" w:rsidR="008F015D" w:rsidRDefault="008F015D" w:rsidP="008125E8">
            <w:pPr>
              <w:spacing w:after="0"/>
            </w:pPr>
          </w:p>
          <w:p w14:paraId="705557E2" w14:textId="77777777" w:rsidR="008F015D" w:rsidRDefault="008F015D" w:rsidP="008125E8">
            <w:pPr>
              <w:spacing w:after="0"/>
            </w:pPr>
            <w:r>
              <w:t>____</w:t>
            </w:r>
          </w:p>
          <w:p w14:paraId="0A27BB80" w14:textId="77777777" w:rsidR="008F015D" w:rsidRDefault="008F015D" w:rsidP="008125E8">
            <w:pPr>
              <w:spacing w:after="0"/>
            </w:pPr>
          </w:p>
          <w:p w14:paraId="286DC3AB" w14:textId="77777777" w:rsidR="008F015D" w:rsidRDefault="008F015D" w:rsidP="008125E8">
            <w:pPr>
              <w:spacing w:after="0"/>
            </w:pPr>
            <w:r>
              <w:t>____</w:t>
            </w:r>
          </w:p>
          <w:p w14:paraId="7077F3DC" w14:textId="77777777" w:rsidR="008F015D" w:rsidRDefault="008F015D" w:rsidP="008125E8">
            <w:pPr>
              <w:spacing w:after="0"/>
            </w:pPr>
          </w:p>
          <w:p w14:paraId="50FEAE9E" w14:textId="77777777" w:rsidR="008F015D" w:rsidRDefault="008F015D" w:rsidP="008125E8">
            <w:pPr>
              <w:spacing w:after="0"/>
            </w:pPr>
            <w:r>
              <w:t>____</w:t>
            </w:r>
          </w:p>
          <w:p w14:paraId="7841F1E4" w14:textId="77777777" w:rsidR="008F015D" w:rsidRDefault="008F015D" w:rsidP="008125E8">
            <w:pPr>
              <w:spacing w:after="0"/>
            </w:pPr>
            <w:r>
              <w:t>____</w:t>
            </w:r>
          </w:p>
          <w:p w14:paraId="228DF747" w14:textId="77777777" w:rsidR="008F015D" w:rsidRDefault="008F015D" w:rsidP="008125E8">
            <w:pPr>
              <w:spacing w:after="0"/>
            </w:pPr>
            <w:r>
              <w:t>____</w:t>
            </w:r>
          </w:p>
          <w:p w14:paraId="2786821D" w14:textId="77777777" w:rsidR="008F015D" w:rsidRDefault="008F015D" w:rsidP="008125E8">
            <w:pPr>
              <w:spacing w:after="0"/>
            </w:pPr>
          </w:p>
          <w:p w14:paraId="500C4B30" w14:textId="77777777" w:rsidR="008F015D" w:rsidRDefault="008F015D" w:rsidP="008125E8">
            <w:pPr>
              <w:spacing w:after="0"/>
            </w:pPr>
          </w:p>
          <w:p w14:paraId="2078E5E6" w14:textId="77777777" w:rsidR="008F015D" w:rsidRDefault="008F015D" w:rsidP="008125E8">
            <w:pPr>
              <w:spacing w:after="0"/>
            </w:pPr>
            <w:r>
              <w:t>____</w:t>
            </w:r>
          </w:p>
          <w:p w14:paraId="2C25760A" w14:textId="77777777" w:rsidR="008F015D" w:rsidRDefault="008F015D" w:rsidP="008125E8">
            <w:pPr>
              <w:spacing w:after="0"/>
            </w:pPr>
          </w:p>
          <w:p w14:paraId="48610A2C" w14:textId="77777777" w:rsidR="008F015D" w:rsidRDefault="008F015D" w:rsidP="008125E8">
            <w:pPr>
              <w:spacing w:after="0"/>
            </w:pPr>
            <w:r>
              <w:t>____</w:t>
            </w:r>
          </w:p>
          <w:p w14:paraId="436CEDA0" w14:textId="77777777" w:rsidR="008F015D" w:rsidRDefault="008F015D" w:rsidP="008125E8">
            <w:pPr>
              <w:spacing w:after="0"/>
            </w:pPr>
          </w:p>
          <w:p w14:paraId="5EC5EC73" w14:textId="77777777" w:rsidR="008F015D" w:rsidRDefault="008F015D" w:rsidP="008125E8">
            <w:pPr>
              <w:spacing w:after="0"/>
            </w:pPr>
            <w:r>
              <w:t>____</w:t>
            </w:r>
          </w:p>
          <w:p w14:paraId="0D72B6CB" w14:textId="77777777" w:rsidR="008F015D" w:rsidRDefault="008F015D" w:rsidP="008125E8">
            <w:pPr>
              <w:spacing w:after="0"/>
            </w:pPr>
          </w:p>
          <w:p w14:paraId="6BE76DAF" w14:textId="77777777" w:rsidR="008F015D" w:rsidRDefault="008F015D" w:rsidP="008125E8">
            <w:pPr>
              <w:spacing w:after="0"/>
            </w:pPr>
            <w:r>
              <w:t>____</w:t>
            </w:r>
          </w:p>
          <w:p w14:paraId="2EDD92C5" w14:textId="77777777" w:rsidR="008F015D" w:rsidRDefault="008F015D" w:rsidP="008125E8">
            <w:pPr>
              <w:spacing w:after="0"/>
            </w:pPr>
          </w:p>
          <w:p w14:paraId="2CB3AA98" w14:textId="77777777" w:rsidR="008F015D" w:rsidRDefault="008F015D" w:rsidP="008125E8">
            <w:pPr>
              <w:spacing w:after="0"/>
            </w:pPr>
            <w:r>
              <w:t>____</w:t>
            </w:r>
          </w:p>
          <w:p w14:paraId="5495C6D4" w14:textId="77777777" w:rsidR="008F015D" w:rsidRDefault="008F015D" w:rsidP="008125E8">
            <w:pPr>
              <w:spacing w:after="0"/>
            </w:pPr>
          </w:p>
          <w:p w14:paraId="4E1DF809" w14:textId="77777777" w:rsidR="008F015D" w:rsidRDefault="008F015D" w:rsidP="008125E8">
            <w:pPr>
              <w:spacing w:after="0"/>
            </w:pPr>
            <w:r>
              <w:t>____________</w:t>
            </w:r>
          </w:p>
          <w:p w14:paraId="0BEC1A7F" w14:textId="77777777" w:rsidR="008F015D" w:rsidRDefault="008F015D" w:rsidP="008125E8">
            <w:pPr>
              <w:spacing w:after="0"/>
            </w:pPr>
          </w:p>
          <w:p w14:paraId="32A4102F" w14:textId="77777777" w:rsidR="008F015D" w:rsidRDefault="008F015D" w:rsidP="008125E8">
            <w:pPr>
              <w:spacing w:after="0"/>
            </w:pPr>
            <w:r>
              <w:t>________</w:t>
            </w:r>
          </w:p>
          <w:p w14:paraId="35FF5C68" w14:textId="77777777" w:rsidR="008F015D" w:rsidRDefault="008F015D" w:rsidP="008125E8">
            <w:pPr>
              <w:spacing w:after="0"/>
            </w:pPr>
          </w:p>
          <w:p w14:paraId="399ABF85" w14:textId="77777777" w:rsidR="008F015D" w:rsidRDefault="008F015D" w:rsidP="008125E8">
            <w:pPr>
              <w:spacing w:after="0"/>
            </w:pPr>
            <w:r>
              <w:t>____</w:t>
            </w:r>
          </w:p>
          <w:p w14:paraId="4E8A6B10" w14:textId="77777777" w:rsidR="008F015D" w:rsidRDefault="008F015D" w:rsidP="008125E8">
            <w:pPr>
              <w:spacing w:after="0"/>
            </w:pPr>
          </w:p>
          <w:p w14:paraId="37F8448E" w14:textId="77777777" w:rsidR="008F015D" w:rsidRDefault="008F015D" w:rsidP="008125E8">
            <w:pPr>
              <w:spacing w:after="0"/>
            </w:pPr>
            <w:r>
              <w:t>____</w:t>
            </w:r>
          </w:p>
          <w:p w14:paraId="7DA1DE40" w14:textId="77777777" w:rsidR="008F015D" w:rsidRDefault="008F015D" w:rsidP="008125E8">
            <w:pPr>
              <w:spacing w:after="0"/>
            </w:pPr>
          </w:p>
          <w:p w14:paraId="464854CA" w14:textId="77777777" w:rsidR="008F015D" w:rsidRDefault="008F015D" w:rsidP="008125E8">
            <w:pPr>
              <w:spacing w:after="0"/>
            </w:pPr>
            <w:r>
              <w:t>____</w:t>
            </w:r>
          </w:p>
          <w:p w14:paraId="208F3A3C" w14:textId="77777777" w:rsidR="008F015D" w:rsidRDefault="008F015D" w:rsidP="008125E8">
            <w:pPr>
              <w:spacing w:after="0"/>
            </w:pPr>
          </w:p>
          <w:p w14:paraId="04BD3B08" w14:textId="77777777" w:rsidR="008F015D" w:rsidRDefault="008F015D" w:rsidP="008125E8">
            <w:pPr>
              <w:spacing w:after="0"/>
            </w:pPr>
            <w:r>
              <w:t>____</w:t>
            </w:r>
          </w:p>
          <w:p w14:paraId="721ADA83" w14:textId="77777777" w:rsidR="008F015D" w:rsidRDefault="008F015D" w:rsidP="008125E8">
            <w:pPr>
              <w:spacing w:after="0"/>
            </w:pPr>
          </w:p>
          <w:p w14:paraId="1E645A0A" w14:textId="5AAF1102" w:rsidR="008F015D" w:rsidRPr="008E6D50" w:rsidRDefault="008F015D" w:rsidP="008125E8">
            <w:pPr>
              <w:spacing w:after="0"/>
            </w:pPr>
            <w:r>
              <w:t>____</w:t>
            </w:r>
          </w:p>
        </w:tc>
        <w:tc>
          <w:tcPr>
            <w:tcW w:w="730" w:type="dxa"/>
          </w:tcPr>
          <w:p w14:paraId="2A3D599D" w14:textId="77777777" w:rsidR="008E6D50" w:rsidRDefault="008E6D50" w:rsidP="00802333">
            <w:pPr>
              <w:pStyle w:val="NoSpacing"/>
            </w:pPr>
            <w:r w:rsidRPr="008E6D50">
              <w:lastRenderedPageBreak/>
              <w:t>1.</w:t>
            </w:r>
          </w:p>
          <w:p w14:paraId="1B135AC3" w14:textId="77777777" w:rsidR="009C3F3B" w:rsidRDefault="009C3F3B" w:rsidP="00802333">
            <w:pPr>
              <w:pStyle w:val="NoSpacing"/>
            </w:pPr>
            <w:r>
              <w:t xml:space="preserve">2. </w:t>
            </w:r>
          </w:p>
          <w:p w14:paraId="5587A455" w14:textId="77777777" w:rsidR="009C3F3B" w:rsidRDefault="009C3F3B" w:rsidP="00802333">
            <w:pPr>
              <w:pStyle w:val="NoSpacing"/>
            </w:pPr>
            <w:r>
              <w:t>3.</w:t>
            </w:r>
          </w:p>
          <w:p w14:paraId="00CB17AB" w14:textId="77777777" w:rsidR="009C3F3B" w:rsidRDefault="009C3F3B" w:rsidP="00802333">
            <w:pPr>
              <w:pStyle w:val="NoSpacing"/>
            </w:pPr>
            <w:r>
              <w:t>4.</w:t>
            </w:r>
          </w:p>
          <w:p w14:paraId="3BA3845D" w14:textId="77777777" w:rsidR="009C3F3B" w:rsidRDefault="009C3F3B" w:rsidP="00802333">
            <w:pPr>
              <w:pStyle w:val="NoSpacing"/>
            </w:pPr>
          </w:p>
          <w:p w14:paraId="291F1D15" w14:textId="77777777" w:rsidR="009C3F3B" w:rsidRDefault="009C3F3B" w:rsidP="00802333">
            <w:pPr>
              <w:pStyle w:val="NoSpacing"/>
            </w:pPr>
            <w:r>
              <w:t>5.</w:t>
            </w:r>
          </w:p>
          <w:p w14:paraId="2FD98C3B" w14:textId="77777777" w:rsidR="009C3F3B" w:rsidRDefault="009C3F3B" w:rsidP="00802333">
            <w:pPr>
              <w:pStyle w:val="NoSpacing"/>
            </w:pPr>
          </w:p>
          <w:p w14:paraId="712C58DC" w14:textId="77777777" w:rsidR="009C3F3B" w:rsidRDefault="009C3F3B" w:rsidP="00802333">
            <w:pPr>
              <w:pStyle w:val="NoSpacing"/>
            </w:pPr>
            <w:r>
              <w:t>6.</w:t>
            </w:r>
          </w:p>
          <w:p w14:paraId="4728C138" w14:textId="77777777" w:rsidR="009C3F3B" w:rsidRDefault="009C3F3B" w:rsidP="00802333">
            <w:pPr>
              <w:pStyle w:val="NoSpacing"/>
            </w:pPr>
            <w:r>
              <w:t>7.</w:t>
            </w:r>
          </w:p>
          <w:p w14:paraId="0F78B4DC" w14:textId="77777777" w:rsidR="009C3F3B" w:rsidRDefault="009C3F3B" w:rsidP="00802333">
            <w:pPr>
              <w:pStyle w:val="NoSpacing"/>
            </w:pPr>
          </w:p>
          <w:p w14:paraId="3F5AA423" w14:textId="77777777" w:rsidR="009C3F3B" w:rsidRDefault="009C3F3B" w:rsidP="00802333">
            <w:pPr>
              <w:pStyle w:val="NoSpacing"/>
            </w:pPr>
            <w:r>
              <w:t>8.</w:t>
            </w:r>
          </w:p>
          <w:p w14:paraId="36562D1C" w14:textId="77777777" w:rsidR="009C3F3B" w:rsidRDefault="009C3F3B" w:rsidP="00802333">
            <w:pPr>
              <w:pStyle w:val="NoSpacing"/>
            </w:pPr>
            <w:r>
              <w:t>9.</w:t>
            </w:r>
          </w:p>
          <w:p w14:paraId="4FCA0539" w14:textId="77777777" w:rsidR="009C3F3B" w:rsidRDefault="009C3F3B" w:rsidP="00802333">
            <w:pPr>
              <w:pStyle w:val="NoSpacing"/>
            </w:pPr>
          </w:p>
          <w:p w14:paraId="6603DCDA" w14:textId="77777777" w:rsidR="009C3F3B" w:rsidRDefault="009C3F3B" w:rsidP="00802333">
            <w:pPr>
              <w:pStyle w:val="NoSpacing"/>
            </w:pPr>
            <w:r>
              <w:t>10.</w:t>
            </w:r>
          </w:p>
          <w:p w14:paraId="050C225A" w14:textId="77777777" w:rsidR="009C3F3B" w:rsidRDefault="009C3F3B" w:rsidP="00802333">
            <w:pPr>
              <w:pStyle w:val="NoSpacing"/>
            </w:pPr>
            <w:r>
              <w:t>11.</w:t>
            </w:r>
          </w:p>
          <w:p w14:paraId="1F0CFA88" w14:textId="77777777" w:rsidR="009C3F3B" w:rsidRDefault="009C3F3B" w:rsidP="00802333">
            <w:pPr>
              <w:pStyle w:val="NoSpacing"/>
            </w:pPr>
          </w:p>
          <w:p w14:paraId="0D8BF4C9" w14:textId="77777777" w:rsidR="009C3F3B" w:rsidRDefault="009C3F3B" w:rsidP="00802333">
            <w:pPr>
              <w:pStyle w:val="NoSpacing"/>
            </w:pPr>
            <w:r>
              <w:t>12.</w:t>
            </w:r>
          </w:p>
          <w:p w14:paraId="54D58F58" w14:textId="77777777" w:rsidR="009C3F3B" w:rsidRDefault="009C3F3B" w:rsidP="00802333">
            <w:pPr>
              <w:pStyle w:val="NoSpacing"/>
            </w:pPr>
          </w:p>
          <w:p w14:paraId="7A0A2E89" w14:textId="77777777" w:rsidR="009C3F3B" w:rsidRDefault="009C3F3B" w:rsidP="00802333">
            <w:pPr>
              <w:pStyle w:val="NoSpacing"/>
            </w:pPr>
            <w:r>
              <w:t>13.</w:t>
            </w:r>
          </w:p>
          <w:p w14:paraId="14E6133E" w14:textId="77777777" w:rsidR="009C3F3B" w:rsidRDefault="009C3F3B" w:rsidP="00802333">
            <w:pPr>
              <w:pStyle w:val="NoSpacing"/>
            </w:pPr>
          </w:p>
          <w:p w14:paraId="4F59D304" w14:textId="77777777" w:rsidR="009C3F3B" w:rsidRDefault="009C3F3B" w:rsidP="00802333">
            <w:pPr>
              <w:pStyle w:val="NoSpacing"/>
            </w:pPr>
            <w:r>
              <w:t>14.</w:t>
            </w:r>
          </w:p>
          <w:p w14:paraId="7AC7A77E" w14:textId="578E41BA" w:rsidR="009C3F3B" w:rsidRDefault="009C3F3B" w:rsidP="00802333">
            <w:pPr>
              <w:pStyle w:val="NoSpacing"/>
            </w:pPr>
            <w:r>
              <w:t>15.</w:t>
            </w:r>
          </w:p>
          <w:p w14:paraId="077C69AB" w14:textId="4AEE8A94" w:rsidR="009C3F3B" w:rsidRDefault="009C3F3B" w:rsidP="00802333">
            <w:pPr>
              <w:pStyle w:val="NoSpacing"/>
            </w:pPr>
          </w:p>
          <w:p w14:paraId="3C473837" w14:textId="42E96680" w:rsidR="009C3F3B" w:rsidRDefault="009C3F3B" w:rsidP="00802333">
            <w:pPr>
              <w:pStyle w:val="NoSpacing"/>
            </w:pPr>
            <w:r>
              <w:t>16.</w:t>
            </w:r>
          </w:p>
          <w:p w14:paraId="0F0E2421" w14:textId="2C8CC17C" w:rsidR="009C3F3B" w:rsidRDefault="009C3F3B" w:rsidP="00802333">
            <w:pPr>
              <w:pStyle w:val="NoSpacing"/>
            </w:pPr>
          </w:p>
          <w:p w14:paraId="2EE76E11" w14:textId="7C79E31B" w:rsidR="009C3F3B" w:rsidRDefault="009C3F3B" w:rsidP="00802333">
            <w:pPr>
              <w:pStyle w:val="NoSpacing"/>
            </w:pPr>
            <w:r>
              <w:t>17.</w:t>
            </w:r>
          </w:p>
          <w:p w14:paraId="6B0A6F3A" w14:textId="0A59FDFB" w:rsidR="009C3F3B" w:rsidRDefault="009C3F3B" w:rsidP="00802333">
            <w:pPr>
              <w:pStyle w:val="NoSpacing"/>
            </w:pPr>
          </w:p>
          <w:p w14:paraId="39714E0A" w14:textId="007C350B" w:rsidR="009C3F3B" w:rsidRDefault="009C3F3B" w:rsidP="00802333">
            <w:pPr>
              <w:pStyle w:val="NoSpacing"/>
            </w:pPr>
            <w:r>
              <w:t>18.</w:t>
            </w:r>
          </w:p>
          <w:p w14:paraId="380B8904" w14:textId="50455EC7" w:rsidR="009C3F3B" w:rsidRDefault="009C3F3B" w:rsidP="00802333">
            <w:pPr>
              <w:pStyle w:val="NoSpacing"/>
            </w:pPr>
            <w:r>
              <w:t>19.</w:t>
            </w:r>
          </w:p>
          <w:p w14:paraId="1051DCED" w14:textId="2F952167" w:rsidR="009C3F3B" w:rsidRDefault="009C3F3B" w:rsidP="00802333">
            <w:pPr>
              <w:pStyle w:val="NoSpacing"/>
            </w:pPr>
          </w:p>
          <w:p w14:paraId="072F33D4" w14:textId="3DE243CF" w:rsidR="009C3F3B" w:rsidRDefault="009C3F3B" w:rsidP="00802333">
            <w:pPr>
              <w:pStyle w:val="NoSpacing"/>
            </w:pPr>
            <w:r>
              <w:t>20.</w:t>
            </w:r>
          </w:p>
          <w:p w14:paraId="2C502D20" w14:textId="1ADFDEB2" w:rsidR="009C3F3B" w:rsidRDefault="009C3F3B" w:rsidP="00802333">
            <w:pPr>
              <w:pStyle w:val="NoSpacing"/>
            </w:pPr>
          </w:p>
          <w:p w14:paraId="196F23BD" w14:textId="001D1CD9" w:rsidR="009C3F3B" w:rsidRDefault="009C3F3B" w:rsidP="00802333">
            <w:pPr>
              <w:pStyle w:val="NoSpacing"/>
            </w:pPr>
            <w:r>
              <w:t>21.</w:t>
            </w:r>
          </w:p>
          <w:p w14:paraId="77E85060" w14:textId="5921E1B9" w:rsidR="009C3F3B" w:rsidRDefault="009C3F3B" w:rsidP="00802333">
            <w:pPr>
              <w:pStyle w:val="NoSpacing"/>
            </w:pPr>
            <w:r>
              <w:t>22.</w:t>
            </w:r>
          </w:p>
          <w:p w14:paraId="03DD4962" w14:textId="2CCC9CA8" w:rsidR="009C3F3B" w:rsidRDefault="009C3F3B" w:rsidP="00802333">
            <w:pPr>
              <w:pStyle w:val="NoSpacing"/>
            </w:pPr>
            <w:r>
              <w:t>23.</w:t>
            </w:r>
          </w:p>
          <w:p w14:paraId="40A29D71" w14:textId="26CF743A" w:rsidR="009C3F3B" w:rsidRDefault="009C3F3B" w:rsidP="00802333">
            <w:pPr>
              <w:pStyle w:val="NoSpacing"/>
            </w:pPr>
            <w:r>
              <w:t>24.</w:t>
            </w:r>
          </w:p>
          <w:p w14:paraId="7FAA9235" w14:textId="4DB803D9" w:rsidR="009C3F3B" w:rsidRDefault="009C3F3B" w:rsidP="00802333">
            <w:pPr>
              <w:pStyle w:val="NoSpacing"/>
            </w:pPr>
          </w:p>
          <w:p w14:paraId="27787AC5" w14:textId="3F3DC936" w:rsidR="009C3F3B" w:rsidRDefault="009C3F3B" w:rsidP="00802333">
            <w:pPr>
              <w:pStyle w:val="NoSpacing"/>
            </w:pPr>
            <w:r>
              <w:t>25.</w:t>
            </w:r>
          </w:p>
          <w:p w14:paraId="405CFAE1" w14:textId="4A11508C" w:rsidR="009C3F3B" w:rsidRDefault="009C3F3B" w:rsidP="00802333">
            <w:pPr>
              <w:pStyle w:val="NoSpacing"/>
            </w:pPr>
          </w:p>
          <w:p w14:paraId="154BD74A" w14:textId="77777777" w:rsidR="009C3F3B" w:rsidRDefault="009C3F3B" w:rsidP="00802333">
            <w:pPr>
              <w:pStyle w:val="NoSpacing"/>
            </w:pPr>
          </w:p>
          <w:p w14:paraId="5A20A95F" w14:textId="77777777" w:rsidR="009C3F3B" w:rsidRDefault="009C3F3B" w:rsidP="00802333">
            <w:pPr>
              <w:pStyle w:val="NoSpacing"/>
            </w:pPr>
          </w:p>
          <w:p w14:paraId="15BB5A78" w14:textId="77777777" w:rsidR="009C3F3B" w:rsidRDefault="009C3F3B" w:rsidP="00802333">
            <w:pPr>
              <w:pStyle w:val="NoSpacing"/>
            </w:pPr>
            <w:r>
              <w:lastRenderedPageBreak/>
              <w:t>26.</w:t>
            </w:r>
          </w:p>
          <w:p w14:paraId="40003DE6" w14:textId="77777777" w:rsidR="009C3F3B" w:rsidRDefault="009C3F3B" w:rsidP="00802333">
            <w:pPr>
              <w:pStyle w:val="NoSpacing"/>
            </w:pPr>
          </w:p>
          <w:p w14:paraId="72E156F8" w14:textId="77777777" w:rsidR="009C3F3B" w:rsidRDefault="009C3F3B" w:rsidP="00802333">
            <w:pPr>
              <w:pStyle w:val="NoSpacing"/>
            </w:pPr>
          </w:p>
          <w:p w14:paraId="148A5E7E" w14:textId="77777777" w:rsidR="009C3F3B" w:rsidRDefault="009C3F3B" w:rsidP="00802333">
            <w:pPr>
              <w:pStyle w:val="NoSpacing"/>
            </w:pPr>
            <w:r>
              <w:t>27.</w:t>
            </w:r>
          </w:p>
          <w:p w14:paraId="111BC7E3" w14:textId="77777777" w:rsidR="009C3F3B" w:rsidRDefault="009C3F3B" w:rsidP="00802333">
            <w:pPr>
              <w:pStyle w:val="NoSpacing"/>
            </w:pPr>
          </w:p>
          <w:p w14:paraId="05D564CD" w14:textId="77777777" w:rsidR="009C3F3B" w:rsidRDefault="009C3F3B" w:rsidP="00802333">
            <w:pPr>
              <w:pStyle w:val="NoSpacing"/>
            </w:pPr>
            <w:r>
              <w:t>28.</w:t>
            </w:r>
          </w:p>
          <w:p w14:paraId="2901AA63" w14:textId="77777777" w:rsidR="009C3F3B" w:rsidRDefault="009C3F3B" w:rsidP="00802333">
            <w:pPr>
              <w:pStyle w:val="NoSpacing"/>
            </w:pPr>
          </w:p>
          <w:p w14:paraId="1A458F8A" w14:textId="77777777" w:rsidR="009C3F3B" w:rsidRDefault="009C3F3B" w:rsidP="00802333">
            <w:pPr>
              <w:pStyle w:val="NoSpacing"/>
            </w:pPr>
            <w:r>
              <w:t>29.</w:t>
            </w:r>
          </w:p>
          <w:p w14:paraId="162E3E1B" w14:textId="77777777" w:rsidR="009C3F3B" w:rsidRDefault="009C3F3B" w:rsidP="00802333">
            <w:pPr>
              <w:pStyle w:val="NoSpacing"/>
            </w:pPr>
          </w:p>
          <w:p w14:paraId="4AAAB0F3" w14:textId="77777777" w:rsidR="009C3F3B" w:rsidRDefault="009C3F3B" w:rsidP="00802333">
            <w:pPr>
              <w:pStyle w:val="NoSpacing"/>
            </w:pPr>
            <w:r>
              <w:t>30.</w:t>
            </w:r>
          </w:p>
          <w:p w14:paraId="41E33EF9" w14:textId="77777777" w:rsidR="009C3F3B" w:rsidRDefault="009C3F3B" w:rsidP="00802333">
            <w:pPr>
              <w:pStyle w:val="NoSpacing"/>
            </w:pPr>
          </w:p>
          <w:p w14:paraId="3D6AD90C" w14:textId="77777777" w:rsidR="009C3F3B" w:rsidRDefault="009C3F3B" w:rsidP="00802333">
            <w:pPr>
              <w:pStyle w:val="NoSpacing"/>
            </w:pPr>
            <w:r>
              <w:t>31.</w:t>
            </w:r>
          </w:p>
          <w:p w14:paraId="1AA62D6C" w14:textId="77777777" w:rsidR="009C3F3B" w:rsidRDefault="009C3F3B" w:rsidP="00802333">
            <w:pPr>
              <w:pStyle w:val="NoSpacing"/>
            </w:pPr>
          </w:p>
          <w:p w14:paraId="1E9859F4" w14:textId="77777777" w:rsidR="009C3F3B" w:rsidRDefault="009C3F3B" w:rsidP="00802333">
            <w:pPr>
              <w:pStyle w:val="NoSpacing"/>
            </w:pPr>
            <w:r>
              <w:t>32.</w:t>
            </w:r>
          </w:p>
          <w:p w14:paraId="354D43F2" w14:textId="77777777" w:rsidR="009C3F3B" w:rsidRDefault="009C3F3B" w:rsidP="00802333">
            <w:pPr>
              <w:pStyle w:val="NoSpacing"/>
            </w:pPr>
          </w:p>
          <w:p w14:paraId="2D9A847C" w14:textId="77777777" w:rsidR="009C3F3B" w:rsidRDefault="009C3F3B" w:rsidP="00802333">
            <w:pPr>
              <w:pStyle w:val="NoSpacing"/>
            </w:pPr>
            <w:r>
              <w:t>33.</w:t>
            </w:r>
          </w:p>
          <w:p w14:paraId="7D0F9781" w14:textId="04C04F7E" w:rsidR="009C3F3B" w:rsidRDefault="009C3F3B" w:rsidP="00802333">
            <w:pPr>
              <w:pStyle w:val="NoSpacing"/>
            </w:pPr>
            <w:r>
              <w:t>34.</w:t>
            </w:r>
          </w:p>
          <w:p w14:paraId="60B657AF" w14:textId="06A51F08" w:rsidR="009C3F3B" w:rsidRDefault="009C3F3B" w:rsidP="00802333">
            <w:pPr>
              <w:pStyle w:val="NoSpacing"/>
            </w:pPr>
            <w:r>
              <w:t>35.</w:t>
            </w:r>
          </w:p>
          <w:p w14:paraId="07A425DD" w14:textId="3F4D4C5A" w:rsidR="009C3F3B" w:rsidRDefault="009C3F3B" w:rsidP="00802333">
            <w:pPr>
              <w:pStyle w:val="NoSpacing"/>
            </w:pPr>
          </w:p>
          <w:p w14:paraId="1376F3F6" w14:textId="5579E0FC" w:rsidR="009C3F3B" w:rsidRDefault="009C3F3B" w:rsidP="00802333">
            <w:pPr>
              <w:pStyle w:val="NoSpacing"/>
            </w:pPr>
          </w:p>
          <w:p w14:paraId="3FB8FB5D" w14:textId="4002F2BE" w:rsidR="009C3F3B" w:rsidRDefault="009C3F3B" w:rsidP="00802333">
            <w:pPr>
              <w:pStyle w:val="NoSpacing"/>
            </w:pPr>
            <w:r>
              <w:t>36.</w:t>
            </w:r>
          </w:p>
          <w:p w14:paraId="4C2746C1" w14:textId="19D22AE3" w:rsidR="009C3F3B" w:rsidRDefault="009C3F3B" w:rsidP="00802333">
            <w:pPr>
              <w:pStyle w:val="NoSpacing"/>
            </w:pPr>
          </w:p>
          <w:p w14:paraId="2EC418F6" w14:textId="2E9F9E38" w:rsidR="009C3F3B" w:rsidRDefault="009C3F3B" w:rsidP="00802333">
            <w:pPr>
              <w:pStyle w:val="NoSpacing"/>
            </w:pPr>
            <w:r>
              <w:t>37.</w:t>
            </w:r>
          </w:p>
          <w:p w14:paraId="3C858876" w14:textId="69D0E098" w:rsidR="009C3F3B" w:rsidRDefault="009C3F3B" w:rsidP="00802333">
            <w:pPr>
              <w:pStyle w:val="NoSpacing"/>
            </w:pPr>
          </w:p>
          <w:p w14:paraId="0D451D3C" w14:textId="4FB46CA8" w:rsidR="009C3F3B" w:rsidRDefault="009C3F3B" w:rsidP="00802333">
            <w:pPr>
              <w:pStyle w:val="NoSpacing"/>
            </w:pPr>
            <w:r>
              <w:t>38.</w:t>
            </w:r>
          </w:p>
          <w:p w14:paraId="57B9499D" w14:textId="7A49EB0A" w:rsidR="009C3F3B" w:rsidRDefault="009C3F3B" w:rsidP="00802333">
            <w:pPr>
              <w:pStyle w:val="NoSpacing"/>
            </w:pPr>
          </w:p>
          <w:p w14:paraId="00CAEB21" w14:textId="73443DFE" w:rsidR="009C3F3B" w:rsidRDefault="008125E8" w:rsidP="00802333">
            <w:pPr>
              <w:pStyle w:val="NoSpacing"/>
            </w:pPr>
            <w:r>
              <w:t>39.</w:t>
            </w:r>
          </w:p>
          <w:p w14:paraId="1C0B28D8" w14:textId="732AABC6" w:rsidR="008125E8" w:rsidRDefault="008125E8" w:rsidP="00802333">
            <w:pPr>
              <w:pStyle w:val="NoSpacing"/>
            </w:pPr>
          </w:p>
          <w:p w14:paraId="470CCBCE" w14:textId="286865C7" w:rsidR="008125E8" w:rsidRDefault="008125E8" w:rsidP="00802333">
            <w:pPr>
              <w:pStyle w:val="NoSpacing"/>
            </w:pPr>
            <w:r>
              <w:t>40.</w:t>
            </w:r>
          </w:p>
          <w:p w14:paraId="481555A4" w14:textId="75833FF4" w:rsidR="008125E8" w:rsidRDefault="008125E8" w:rsidP="00802333">
            <w:pPr>
              <w:pStyle w:val="NoSpacing"/>
            </w:pPr>
          </w:p>
          <w:p w14:paraId="47396981" w14:textId="7B700CC9" w:rsidR="008125E8" w:rsidRDefault="008125E8" w:rsidP="00802333">
            <w:pPr>
              <w:pStyle w:val="NoSpacing"/>
            </w:pPr>
            <w:r>
              <w:t>41.</w:t>
            </w:r>
          </w:p>
          <w:p w14:paraId="14A76678" w14:textId="15D92E3F" w:rsidR="008125E8" w:rsidRDefault="008125E8" w:rsidP="00802333">
            <w:pPr>
              <w:pStyle w:val="NoSpacing"/>
            </w:pPr>
            <w:r>
              <w:t>42.</w:t>
            </w:r>
          </w:p>
          <w:p w14:paraId="47CFE214" w14:textId="3EB7A6A1" w:rsidR="008125E8" w:rsidRDefault="008125E8" w:rsidP="00802333">
            <w:pPr>
              <w:pStyle w:val="NoSpacing"/>
            </w:pPr>
            <w:r>
              <w:t>43.</w:t>
            </w:r>
          </w:p>
          <w:p w14:paraId="26805478" w14:textId="24353B3D" w:rsidR="008125E8" w:rsidRDefault="008125E8" w:rsidP="00802333">
            <w:pPr>
              <w:pStyle w:val="NoSpacing"/>
            </w:pPr>
          </w:p>
          <w:p w14:paraId="292E5D1E" w14:textId="0FE6D16B" w:rsidR="008125E8" w:rsidRDefault="008125E8" w:rsidP="00802333">
            <w:pPr>
              <w:pStyle w:val="NoSpacing"/>
            </w:pPr>
            <w:r>
              <w:t>44.</w:t>
            </w:r>
          </w:p>
          <w:p w14:paraId="24FCBF9A" w14:textId="5AF73C06" w:rsidR="008125E8" w:rsidRDefault="008125E8" w:rsidP="00802333">
            <w:pPr>
              <w:pStyle w:val="NoSpacing"/>
            </w:pPr>
            <w:r>
              <w:t>45.</w:t>
            </w:r>
          </w:p>
          <w:p w14:paraId="59C6977B" w14:textId="32AE39B4" w:rsidR="008125E8" w:rsidRDefault="008125E8" w:rsidP="00802333">
            <w:pPr>
              <w:pStyle w:val="NoSpacing"/>
            </w:pPr>
          </w:p>
          <w:p w14:paraId="60E87712" w14:textId="0BFA9C5F" w:rsidR="008125E8" w:rsidRDefault="008125E8" w:rsidP="00802333">
            <w:pPr>
              <w:pStyle w:val="NoSpacing"/>
            </w:pPr>
            <w:r>
              <w:t>46.</w:t>
            </w:r>
          </w:p>
          <w:p w14:paraId="284D8E34" w14:textId="42552261" w:rsidR="008125E8" w:rsidRDefault="008125E8" w:rsidP="00802333">
            <w:pPr>
              <w:pStyle w:val="NoSpacing"/>
            </w:pPr>
          </w:p>
          <w:p w14:paraId="5714B3A3" w14:textId="59ABB788" w:rsidR="008125E8" w:rsidRDefault="008125E8" w:rsidP="00802333">
            <w:pPr>
              <w:pStyle w:val="NoSpacing"/>
            </w:pPr>
            <w:r>
              <w:t>47.</w:t>
            </w:r>
          </w:p>
          <w:p w14:paraId="2BACC24F" w14:textId="1DA72BBD" w:rsidR="008125E8" w:rsidRDefault="008125E8" w:rsidP="00802333">
            <w:pPr>
              <w:pStyle w:val="NoSpacing"/>
            </w:pPr>
          </w:p>
          <w:p w14:paraId="3145BFBD" w14:textId="0E8BDD45" w:rsidR="008125E8" w:rsidRDefault="008125E8" w:rsidP="00802333">
            <w:pPr>
              <w:pStyle w:val="NoSpacing"/>
            </w:pPr>
            <w:r>
              <w:t>48.</w:t>
            </w:r>
          </w:p>
          <w:p w14:paraId="26B45232" w14:textId="6EC20F7E" w:rsidR="008125E8" w:rsidRDefault="008125E8" w:rsidP="00802333">
            <w:pPr>
              <w:pStyle w:val="NoSpacing"/>
            </w:pPr>
          </w:p>
          <w:p w14:paraId="25D951FB" w14:textId="7E5DEE3D" w:rsidR="008125E8" w:rsidRDefault="008125E8" w:rsidP="00802333">
            <w:pPr>
              <w:pStyle w:val="NoSpacing"/>
            </w:pPr>
            <w:r>
              <w:t>49.</w:t>
            </w:r>
          </w:p>
          <w:p w14:paraId="74899B8F" w14:textId="5E21B176" w:rsidR="008125E8" w:rsidRDefault="008125E8" w:rsidP="00802333">
            <w:pPr>
              <w:pStyle w:val="NoSpacing"/>
            </w:pPr>
          </w:p>
          <w:p w14:paraId="4DA1E717" w14:textId="66A37F2D" w:rsidR="008125E8" w:rsidRDefault="008125E8" w:rsidP="00802333">
            <w:pPr>
              <w:pStyle w:val="NoSpacing"/>
            </w:pPr>
            <w:r>
              <w:t>50.</w:t>
            </w:r>
          </w:p>
          <w:p w14:paraId="3CB3BC9A" w14:textId="77777777" w:rsidR="009C3F3B" w:rsidRDefault="009C3F3B" w:rsidP="00802333">
            <w:pPr>
              <w:pStyle w:val="NoSpacing"/>
            </w:pPr>
          </w:p>
          <w:p w14:paraId="0ADF0661" w14:textId="1BD95E9E" w:rsidR="009C3F3B" w:rsidRPr="008E6D50" w:rsidRDefault="009C3F3B" w:rsidP="00802333">
            <w:pPr>
              <w:pStyle w:val="NoSpacing"/>
            </w:pPr>
          </w:p>
        </w:tc>
        <w:tc>
          <w:tcPr>
            <w:tcW w:w="7921" w:type="dxa"/>
          </w:tcPr>
          <w:p w14:paraId="214DFD09" w14:textId="77777777" w:rsidR="009C3F3B" w:rsidRPr="009C3F3B" w:rsidRDefault="009C3F3B" w:rsidP="009C3F3B">
            <w:pPr>
              <w:pStyle w:val="NoSpacing"/>
            </w:pPr>
            <w:r w:rsidRPr="009C3F3B">
              <w:lastRenderedPageBreak/>
              <w:t>T     F</w:t>
            </w:r>
            <w:r w:rsidRPr="009C3F3B">
              <w:tab/>
              <w:t>Seat belt use is required if the tractor is equipped with ROPS.</w:t>
            </w:r>
          </w:p>
          <w:p w14:paraId="47F118F6" w14:textId="77777777" w:rsidR="009C3F3B" w:rsidRPr="009C3F3B" w:rsidRDefault="009C3F3B" w:rsidP="009C3F3B">
            <w:pPr>
              <w:pStyle w:val="NoSpacing"/>
            </w:pPr>
            <w:r w:rsidRPr="009C3F3B">
              <w:t>T     F     One should always start the engine from the operator seat.</w:t>
            </w:r>
          </w:p>
          <w:p w14:paraId="07577547" w14:textId="77777777" w:rsidR="009C3F3B" w:rsidRPr="009C3F3B" w:rsidRDefault="009C3F3B" w:rsidP="009C3F3B">
            <w:pPr>
              <w:pStyle w:val="NoSpacing"/>
            </w:pPr>
            <w:r w:rsidRPr="009C3F3B">
              <w:t>T     F</w:t>
            </w:r>
            <w:r w:rsidRPr="009C3F3B">
              <w:tab/>
              <w:t xml:space="preserve">One should always face the machine when leaving the machine.  </w:t>
            </w:r>
          </w:p>
          <w:p w14:paraId="413AEB73" w14:textId="72F7D4A6" w:rsidR="009C3F3B" w:rsidRPr="009C3F3B" w:rsidRDefault="009C3F3B" w:rsidP="009C3F3B">
            <w:pPr>
              <w:pStyle w:val="NoSpacing"/>
            </w:pPr>
            <w:r w:rsidRPr="009C3F3B">
              <w:t>T     F</w:t>
            </w:r>
            <w:r w:rsidRPr="009C3F3B">
              <w:tab/>
              <w:t xml:space="preserve">Preoperational checks should be </w:t>
            </w:r>
            <w:r w:rsidR="008125E8" w:rsidRPr="009C3F3B">
              <w:t>performed</w:t>
            </w:r>
            <w:r w:rsidRPr="009C3F3B">
              <w:t xml:space="preserve"> daily or whenever a new operator takes over on a tractor.</w:t>
            </w:r>
          </w:p>
          <w:p w14:paraId="0C677FA2" w14:textId="77777777" w:rsidR="009C3F3B" w:rsidRPr="009C3F3B" w:rsidRDefault="009C3F3B" w:rsidP="009C3F3B">
            <w:pPr>
              <w:pStyle w:val="NoSpacing"/>
            </w:pPr>
            <w:r w:rsidRPr="009C3F3B">
              <w:t>T     F</w:t>
            </w:r>
            <w:r w:rsidRPr="009C3F3B">
              <w:tab/>
              <w:t>Carrying a passenger on the tractor is not OK unless there is an additional seat.</w:t>
            </w:r>
          </w:p>
          <w:p w14:paraId="7998300E" w14:textId="77777777" w:rsidR="009C3F3B" w:rsidRPr="009C3F3B" w:rsidRDefault="009C3F3B" w:rsidP="009C3F3B">
            <w:pPr>
              <w:pStyle w:val="NoSpacing"/>
            </w:pPr>
            <w:r w:rsidRPr="009C3F3B">
              <w:t>T     F</w:t>
            </w:r>
            <w:r w:rsidRPr="009C3F3B">
              <w:tab/>
              <w:t xml:space="preserve">All tractors have seats that are adjustable for operator comfort. </w:t>
            </w:r>
          </w:p>
          <w:p w14:paraId="5E7890DB" w14:textId="62D05347" w:rsidR="009C3F3B" w:rsidRPr="009C3F3B" w:rsidRDefault="009C3F3B" w:rsidP="009C3F3B">
            <w:pPr>
              <w:pStyle w:val="NoSpacing"/>
            </w:pPr>
            <w:r w:rsidRPr="009C3F3B">
              <w:t>T     F</w:t>
            </w:r>
            <w:r w:rsidRPr="009C3F3B">
              <w:tab/>
              <w:t xml:space="preserve">Loader buckets should always be carried 5 to 6 feet above the ground </w:t>
            </w:r>
            <w:r w:rsidR="008125E8" w:rsidRPr="009C3F3B">
              <w:t>level,</w:t>
            </w:r>
            <w:r w:rsidRPr="009C3F3B">
              <w:t xml:space="preserve"> so you have a clear view below the bucket.</w:t>
            </w:r>
          </w:p>
          <w:p w14:paraId="525A007E" w14:textId="77777777" w:rsidR="009C3F3B" w:rsidRPr="009C3F3B" w:rsidRDefault="009C3F3B" w:rsidP="009C3F3B">
            <w:pPr>
              <w:pStyle w:val="NoSpacing"/>
            </w:pPr>
            <w:r w:rsidRPr="009C3F3B">
              <w:t>T     F</w:t>
            </w:r>
            <w:r w:rsidRPr="009C3F3B">
              <w:tab/>
              <w:t>You should always back a tractor up a steep slope.</w:t>
            </w:r>
          </w:p>
          <w:p w14:paraId="61D1C0EE" w14:textId="7F5E9F6B" w:rsidR="009C3F3B" w:rsidRPr="009C3F3B" w:rsidRDefault="009C3F3B" w:rsidP="009C3F3B">
            <w:pPr>
              <w:pStyle w:val="NoSpacing"/>
            </w:pPr>
            <w:r w:rsidRPr="009C3F3B">
              <w:t>T     F</w:t>
            </w:r>
            <w:r w:rsidRPr="009C3F3B">
              <w:tab/>
              <w:t xml:space="preserve">When pulling with a chain, you should connect the chain to the tractor </w:t>
            </w:r>
            <w:r w:rsidR="008125E8" w:rsidRPr="009C3F3B">
              <w:t>three-point</w:t>
            </w:r>
            <w:r w:rsidRPr="009C3F3B">
              <w:t xml:space="preserve"> lift and use the hydraulics to help lift to gain leverage.</w:t>
            </w:r>
          </w:p>
          <w:p w14:paraId="46E35E86" w14:textId="77777777" w:rsidR="009C3F3B" w:rsidRPr="009C3F3B" w:rsidRDefault="009C3F3B" w:rsidP="009C3F3B">
            <w:pPr>
              <w:pStyle w:val="NoSpacing"/>
            </w:pPr>
            <w:r w:rsidRPr="009C3F3B">
              <w:t>T     F</w:t>
            </w:r>
            <w:r w:rsidRPr="009C3F3B">
              <w:tab/>
              <w:t>PTO guards and shields must always be in place before using the PTO.</w:t>
            </w:r>
          </w:p>
          <w:p w14:paraId="1BAE2262" w14:textId="77777777" w:rsidR="009C3F3B" w:rsidRPr="009C3F3B" w:rsidRDefault="009C3F3B" w:rsidP="009C3F3B">
            <w:pPr>
              <w:pStyle w:val="NoSpacing"/>
            </w:pPr>
            <w:r w:rsidRPr="009C3F3B">
              <w:t>T     F</w:t>
            </w:r>
            <w:r w:rsidRPr="009C3F3B">
              <w:tab/>
              <w:t>You should always shutdown the tractor and lower or block up an implement before working on the implement.</w:t>
            </w:r>
          </w:p>
          <w:p w14:paraId="0269CC11" w14:textId="77777777" w:rsidR="009C3F3B" w:rsidRPr="009C3F3B" w:rsidRDefault="009C3F3B" w:rsidP="009C3F3B">
            <w:pPr>
              <w:pStyle w:val="NoSpacing"/>
            </w:pPr>
            <w:r w:rsidRPr="009C3F3B">
              <w:t>T     F</w:t>
            </w:r>
            <w:r w:rsidRPr="009C3F3B">
              <w:tab/>
              <w:t>When the tractor and implement is parked the hydraulics must be relieved of all pressure.</w:t>
            </w:r>
          </w:p>
          <w:p w14:paraId="2FC66013" w14:textId="77777777" w:rsidR="009C3F3B" w:rsidRPr="009C3F3B" w:rsidRDefault="009C3F3B" w:rsidP="009C3F3B">
            <w:pPr>
              <w:pStyle w:val="NoSpacing"/>
            </w:pPr>
            <w:r w:rsidRPr="009C3F3B">
              <w:t>T     F</w:t>
            </w:r>
            <w:r w:rsidRPr="009C3F3B">
              <w:tab/>
              <w:t>ROPS are required unless you operate on in orchards, in barns that are too low for clearance or vineyard with overhead trellis.</w:t>
            </w:r>
          </w:p>
          <w:p w14:paraId="68607FB6" w14:textId="77777777" w:rsidR="009C3F3B" w:rsidRPr="009C3F3B" w:rsidRDefault="009C3F3B" w:rsidP="009C3F3B">
            <w:pPr>
              <w:pStyle w:val="NoSpacing"/>
            </w:pPr>
            <w:r w:rsidRPr="009C3F3B">
              <w:t xml:space="preserve">T     F </w:t>
            </w:r>
            <w:r w:rsidRPr="009C3F3B">
              <w:tab/>
              <w:t xml:space="preserve">Brakes should be unlocked for highway travel. </w:t>
            </w:r>
          </w:p>
          <w:p w14:paraId="59104C8C" w14:textId="77777777" w:rsidR="009C3F3B" w:rsidRPr="009C3F3B" w:rsidRDefault="009C3F3B" w:rsidP="009C3F3B">
            <w:pPr>
              <w:pStyle w:val="NoSpacing"/>
            </w:pPr>
            <w:r w:rsidRPr="009C3F3B">
              <w:t>T     F</w:t>
            </w:r>
            <w:r w:rsidRPr="009C3F3B">
              <w:tab/>
              <w:t>When turning off a paved road you should first slow down and then pull off the road.</w:t>
            </w:r>
          </w:p>
          <w:p w14:paraId="6155721F" w14:textId="77777777" w:rsidR="009C3F3B" w:rsidRPr="009C3F3B" w:rsidRDefault="009C3F3B" w:rsidP="009C3F3B">
            <w:pPr>
              <w:pStyle w:val="NoSpacing"/>
            </w:pPr>
            <w:r w:rsidRPr="009C3F3B">
              <w:t>T     F</w:t>
            </w:r>
            <w:r w:rsidRPr="009C3F3B">
              <w:tab/>
              <w:t>Mechanical front wheel drive on a tractor must be disengaged when traveling on paved or gravely road surfaces.</w:t>
            </w:r>
          </w:p>
          <w:p w14:paraId="2607F23E" w14:textId="77777777" w:rsidR="009C3F3B" w:rsidRPr="009C3F3B" w:rsidRDefault="009C3F3B" w:rsidP="009C3F3B">
            <w:pPr>
              <w:pStyle w:val="NoSpacing"/>
            </w:pPr>
            <w:r w:rsidRPr="009C3F3B">
              <w:t>T     F</w:t>
            </w:r>
            <w:r w:rsidRPr="009C3F3B">
              <w:tab/>
              <w:t xml:space="preserve">You should mount and dismount the tractor with a </w:t>
            </w:r>
            <w:proofErr w:type="gramStart"/>
            <w:r w:rsidRPr="009C3F3B">
              <w:t>3 point</w:t>
            </w:r>
            <w:proofErr w:type="gramEnd"/>
            <w:r w:rsidRPr="009C3F3B">
              <w:t xml:space="preserve"> stance facing the operator platform.</w:t>
            </w:r>
          </w:p>
          <w:p w14:paraId="19E50C58" w14:textId="77777777" w:rsidR="009C3F3B" w:rsidRPr="009C3F3B" w:rsidRDefault="009C3F3B" w:rsidP="009C3F3B">
            <w:pPr>
              <w:pStyle w:val="NoSpacing"/>
            </w:pPr>
            <w:r w:rsidRPr="009C3F3B">
              <w:t>T     F</w:t>
            </w:r>
            <w:r w:rsidRPr="009C3F3B">
              <w:tab/>
              <w:t>You should wear snug fitting clothing when operating equipment.</w:t>
            </w:r>
          </w:p>
          <w:p w14:paraId="03173AF4" w14:textId="77777777" w:rsidR="009C3F3B" w:rsidRPr="009C3F3B" w:rsidRDefault="009C3F3B" w:rsidP="009C3F3B">
            <w:pPr>
              <w:pStyle w:val="NoSpacing"/>
            </w:pPr>
            <w:r w:rsidRPr="009C3F3B">
              <w:t>T     F</w:t>
            </w:r>
            <w:r w:rsidRPr="009C3F3B">
              <w:tab/>
              <w:t>When operating on a public road you should try to keep one wheel on the shoulder and one wheel off the road to allow traffic to pass.</w:t>
            </w:r>
          </w:p>
          <w:p w14:paraId="2D3D51D9" w14:textId="77777777" w:rsidR="009C3F3B" w:rsidRPr="009C3F3B" w:rsidRDefault="009C3F3B" w:rsidP="009C3F3B">
            <w:pPr>
              <w:pStyle w:val="NoSpacing"/>
            </w:pPr>
            <w:r w:rsidRPr="009C3F3B">
              <w:t>T     F</w:t>
            </w:r>
            <w:r w:rsidRPr="009C3F3B">
              <w:tab/>
              <w:t>It is ok to motion vehicles to pass when you are operating equipment on public roads.</w:t>
            </w:r>
          </w:p>
          <w:p w14:paraId="2479B5F2" w14:textId="77777777" w:rsidR="009C3F3B" w:rsidRPr="009C3F3B" w:rsidRDefault="009C3F3B" w:rsidP="009C3F3B">
            <w:pPr>
              <w:pStyle w:val="NoSpacing"/>
            </w:pPr>
            <w:r w:rsidRPr="009C3F3B">
              <w:t>T     F</w:t>
            </w:r>
            <w:r w:rsidRPr="009C3F3B">
              <w:tab/>
              <w:t>You should inspect the field for hazards before working it with a tractor.</w:t>
            </w:r>
          </w:p>
          <w:p w14:paraId="6C45D3A9" w14:textId="77777777" w:rsidR="009C3F3B" w:rsidRPr="009C3F3B" w:rsidRDefault="009C3F3B" w:rsidP="009C3F3B">
            <w:pPr>
              <w:pStyle w:val="NoSpacing"/>
            </w:pPr>
            <w:r w:rsidRPr="009C3F3B">
              <w:t>T     F</w:t>
            </w:r>
            <w:r w:rsidRPr="009C3F3B">
              <w:tab/>
              <w:t>Implement drawbar hitch pins need to be secured only for road travel.</w:t>
            </w:r>
          </w:p>
          <w:p w14:paraId="4DD5F6ED" w14:textId="77777777" w:rsidR="009C3F3B" w:rsidRPr="009C3F3B" w:rsidRDefault="009C3F3B" w:rsidP="009C3F3B">
            <w:pPr>
              <w:pStyle w:val="NoSpacing"/>
            </w:pPr>
            <w:r w:rsidRPr="009C3F3B">
              <w:t>T     F</w:t>
            </w:r>
            <w:r w:rsidRPr="009C3F3B">
              <w:tab/>
              <w:t>PTO shaft shields should turn freely over the PTO shaft.</w:t>
            </w:r>
          </w:p>
          <w:p w14:paraId="246EB7BE" w14:textId="77777777" w:rsidR="009C3F3B" w:rsidRPr="009C3F3B" w:rsidRDefault="009C3F3B" w:rsidP="009C3F3B">
            <w:pPr>
              <w:pStyle w:val="NoSpacing"/>
            </w:pPr>
            <w:r w:rsidRPr="009C3F3B">
              <w:t>T     F</w:t>
            </w:r>
            <w:r w:rsidRPr="009C3F3B">
              <w:tab/>
              <w:t>Tractors and specifically the operator platform should be kept clean to avoid possible interference of obstacles with operator controls.</w:t>
            </w:r>
          </w:p>
          <w:p w14:paraId="468BBF1A" w14:textId="77777777" w:rsidR="009C3F3B" w:rsidRPr="009C3F3B" w:rsidRDefault="009C3F3B" w:rsidP="009C3F3B">
            <w:pPr>
              <w:pStyle w:val="NoSpacing"/>
            </w:pPr>
            <w:r w:rsidRPr="009C3F3B">
              <w:t>T     F</w:t>
            </w:r>
            <w:r w:rsidRPr="009C3F3B">
              <w:tab/>
              <w:t>Correct tire pressure depends on the weight of the tractor, tire type, ballast and implements.</w:t>
            </w:r>
          </w:p>
          <w:p w14:paraId="7A2F226E" w14:textId="77777777" w:rsidR="009C3F3B" w:rsidRPr="009C3F3B" w:rsidRDefault="009C3F3B" w:rsidP="009C3F3B">
            <w:pPr>
              <w:pStyle w:val="NoSpacing"/>
            </w:pPr>
            <w:r w:rsidRPr="009C3F3B">
              <w:lastRenderedPageBreak/>
              <w:t>T     F</w:t>
            </w:r>
            <w:r w:rsidRPr="009C3F3B">
              <w:tab/>
              <w:t>Bias ply tractor tires that are properly inflated would have the outside edge of two cleats hitting the ground while properly inflated radial tires would have the outside edge of three cleats hitting ground.</w:t>
            </w:r>
          </w:p>
          <w:p w14:paraId="7D48DBEE" w14:textId="77777777" w:rsidR="009C3F3B" w:rsidRPr="009C3F3B" w:rsidRDefault="009C3F3B" w:rsidP="009C3F3B">
            <w:pPr>
              <w:pStyle w:val="NoSpacing"/>
            </w:pPr>
            <w:r w:rsidRPr="009C3F3B">
              <w:t>T     F</w:t>
            </w:r>
            <w:r w:rsidRPr="009C3F3B">
              <w:tab/>
              <w:t xml:space="preserve">When 3 </w:t>
            </w:r>
            <w:proofErr w:type="gramStart"/>
            <w:r w:rsidRPr="009C3F3B">
              <w:t>point</w:t>
            </w:r>
            <w:proofErr w:type="gramEnd"/>
            <w:r w:rsidRPr="009C3F3B">
              <w:t xml:space="preserve"> hitching you should have a helper hold the lower links to help connect the implement.</w:t>
            </w:r>
          </w:p>
          <w:p w14:paraId="6F2A30F8" w14:textId="77777777" w:rsidR="009C3F3B" w:rsidRPr="009C3F3B" w:rsidRDefault="009C3F3B" w:rsidP="009C3F3B">
            <w:pPr>
              <w:pStyle w:val="NoSpacing"/>
            </w:pPr>
            <w:r w:rsidRPr="009C3F3B">
              <w:t>T     F</w:t>
            </w:r>
            <w:r w:rsidRPr="009C3F3B">
              <w:tab/>
              <w:t xml:space="preserve">Tractors are more stable when the </w:t>
            </w:r>
            <w:proofErr w:type="gramStart"/>
            <w:r w:rsidRPr="009C3F3B">
              <w:t>three point</w:t>
            </w:r>
            <w:proofErr w:type="gramEnd"/>
            <w:r w:rsidRPr="009C3F3B">
              <w:t xml:space="preserve"> implement (like a mower or disc) is carried as high as possible during transportation.</w:t>
            </w:r>
          </w:p>
          <w:p w14:paraId="40A58F82" w14:textId="77777777" w:rsidR="009C3F3B" w:rsidRPr="009C3F3B" w:rsidRDefault="009C3F3B" w:rsidP="009C3F3B">
            <w:pPr>
              <w:pStyle w:val="NoSpacing"/>
            </w:pPr>
            <w:r w:rsidRPr="009C3F3B">
              <w:t>T     F</w:t>
            </w:r>
            <w:r w:rsidRPr="009C3F3B">
              <w:tab/>
              <w:t>When towing equipment on a public road an appropriate safety chain is required.</w:t>
            </w:r>
          </w:p>
          <w:p w14:paraId="2A7F39FB" w14:textId="77777777" w:rsidR="009C3F3B" w:rsidRPr="009C3F3B" w:rsidRDefault="009C3F3B" w:rsidP="009C3F3B">
            <w:pPr>
              <w:pStyle w:val="NoSpacing"/>
            </w:pPr>
            <w:r w:rsidRPr="009C3F3B">
              <w:t>T     F</w:t>
            </w:r>
            <w:r w:rsidRPr="009C3F3B">
              <w:tab/>
              <w:t>Once you have lowered an implement and are working in the field you don’t need to look at it again until you raise it because you will hear if anything breaks.</w:t>
            </w:r>
          </w:p>
          <w:p w14:paraId="6DE01E29" w14:textId="77777777" w:rsidR="009C3F3B" w:rsidRPr="009C3F3B" w:rsidRDefault="009C3F3B" w:rsidP="009C3F3B">
            <w:pPr>
              <w:pStyle w:val="NoSpacing"/>
            </w:pPr>
            <w:r w:rsidRPr="009C3F3B">
              <w:t>T     F</w:t>
            </w:r>
            <w:r w:rsidRPr="009C3F3B">
              <w:tab/>
              <w:t>When driving on public roads you are subject to the same rules of the road as a motor vehicle.</w:t>
            </w:r>
          </w:p>
          <w:p w14:paraId="49F1EBC7" w14:textId="77777777" w:rsidR="009C3F3B" w:rsidRPr="009C3F3B" w:rsidRDefault="009C3F3B" w:rsidP="009C3F3B">
            <w:pPr>
              <w:pStyle w:val="NoSpacing"/>
            </w:pPr>
            <w:r w:rsidRPr="009C3F3B">
              <w:t>T     F</w:t>
            </w:r>
            <w:r w:rsidRPr="009C3F3B">
              <w:tab/>
              <w:t xml:space="preserve">Before operating equipment, you should walk completely around the tractor and inspect for missing or loose bolts, damaged </w:t>
            </w:r>
            <w:proofErr w:type="gramStart"/>
            <w:r w:rsidRPr="009C3F3B">
              <w:t>parts</w:t>
            </w:r>
            <w:proofErr w:type="gramEnd"/>
            <w:r w:rsidRPr="009C3F3B">
              <w:t xml:space="preserve"> and other obstacles.</w:t>
            </w:r>
          </w:p>
          <w:p w14:paraId="60EF05E3" w14:textId="77777777" w:rsidR="009C3F3B" w:rsidRPr="009C3F3B" w:rsidRDefault="009C3F3B" w:rsidP="009C3F3B">
            <w:pPr>
              <w:pStyle w:val="NoSpacing"/>
            </w:pPr>
            <w:r w:rsidRPr="009C3F3B">
              <w:t>T     F</w:t>
            </w:r>
            <w:r w:rsidRPr="009C3F3B">
              <w:tab/>
              <w:t xml:space="preserve"> Tractors have a high center of gravity.</w:t>
            </w:r>
          </w:p>
          <w:p w14:paraId="4CC1B213" w14:textId="77777777" w:rsidR="009C3F3B" w:rsidRPr="009C3F3B" w:rsidRDefault="009C3F3B" w:rsidP="009C3F3B">
            <w:pPr>
              <w:pStyle w:val="NoSpacing"/>
            </w:pPr>
            <w:r w:rsidRPr="009C3F3B">
              <w:t>T     F</w:t>
            </w:r>
            <w:r w:rsidRPr="009C3F3B">
              <w:tab/>
              <w:t xml:space="preserve"> You should reduce speed, (throttle down), while turning to avoid a rollover.</w:t>
            </w:r>
          </w:p>
          <w:p w14:paraId="3DD97039" w14:textId="77777777" w:rsidR="009C3F3B" w:rsidRPr="009C3F3B" w:rsidRDefault="009C3F3B" w:rsidP="009C3F3B">
            <w:pPr>
              <w:pStyle w:val="NoSpacing"/>
            </w:pPr>
            <w:r w:rsidRPr="009C3F3B">
              <w:t>T     F</w:t>
            </w:r>
            <w:r w:rsidRPr="009C3F3B">
              <w:tab/>
              <w:t xml:space="preserve"> When disconnecting the hydraulic lines of a towed implement, you should lower the implement to the ground and leave the wheels just touching the ground so that the hydraulic lines are not pressurized.</w:t>
            </w:r>
          </w:p>
          <w:p w14:paraId="59B31512" w14:textId="77777777" w:rsidR="009C3F3B" w:rsidRPr="009C3F3B" w:rsidRDefault="009C3F3B" w:rsidP="009C3F3B">
            <w:pPr>
              <w:pStyle w:val="NoSpacing"/>
            </w:pPr>
            <w:r w:rsidRPr="009C3F3B">
              <w:t>T     F</w:t>
            </w:r>
            <w:r w:rsidRPr="009C3F3B">
              <w:tab/>
              <w:t xml:space="preserve">Increasing front ballast will stabilize the tractor when the </w:t>
            </w:r>
            <w:proofErr w:type="gramStart"/>
            <w:r w:rsidRPr="009C3F3B">
              <w:t>three point</w:t>
            </w:r>
            <w:proofErr w:type="gramEnd"/>
            <w:r w:rsidRPr="009C3F3B">
              <w:t xml:space="preserve"> implement is raised.</w:t>
            </w:r>
          </w:p>
          <w:p w14:paraId="463C2FA0" w14:textId="77777777" w:rsidR="009C3F3B" w:rsidRPr="009C3F3B" w:rsidRDefault="009C3F3B" w:rsidP="009C3F3B">
            <w:pPr>
              <w:pStyle w:val="NoSpacing"/>
            </w:pPr>
            <w:r w:rsidRPr="009C3F3B">
              <w:t>T     F</w:t>
            </w:r>
            <w:r w:rsidRPr="009C3F3B">
              <w:tab/>
              <w:t>When operating on a public road you must have a SMV sign in place and use the emergency flashers.</w:t>
            </w:r>
          </w:p>
          <w:p w14:paraId="0DFBF009" w14:textId="77777777" w:rsidR="009C3F3B" w:rsidRPr="009C3F3B" w:rsidRDefault="009C3F3B" w:rsidP="009C3F3B">
            <w:pPr>
              <w:pStyle w:val="NoSpacing"/>
            </w:pPr>
            <w:r w:rsidRPr="009C3F3B">
              <w:t>T     F</w:t>
            </w:r>
            <w:r w:rsidRPr="009C3F3B">
              <w:tab/>
              <w:t>When hitching and unhitching one should use a level spot to avoid possible movement of the tractor and equipment.</w:t>
            </w:r>
          </w:p>
          <w:p w14:paraId="153433C2" w14:textId="77777777" w:rsidR="009C3F3B" w:rsidRPr="009C3F3B" w:rsidRDefault="009C3F3B" w:rsidP="009C3F3B">
            <w:pPr>
              <w:pStyle w:val="NoSpacing"/>
            </w:pPr>
            <w:r w:rsidRPr="009C3F3B">
              <w:t>T     F</w:t>
            </w:r>
            <w:r w:rsidRPr="009C3F3B">
              <w:tab/>
              <w:t>When slowing down a tractor you should first lower the engine speed (RPM) then apply the brakes.</w:t>
            </w:r>
          </w:p>
          <w:p w14:paraId="0EB24C95" w14:textId="77777777" w:rsidR="009C3F3B" w:rsidRPr="009C3F3B" w:rsidRDefault="009C3F3B" w:rsidP="009C3F3B">
            <w:pPr>
              <w:pStyle w:val="NoSpacing"/>
            </w:pPr>
            <w:r w:rsidRPr="009C3F3B">
              <w:t>T     F</w:t>
            </w:r>
            <w:r w:rsidRPr="009C3F3B">
              <w:tab/>
              <w:t>Steering brakes should be checked to see that they both have the same adjustment and then left locked together for road travel.</w:t>
            </w:r>
          </w:p>
          <w:p w14:paraId="69309EF5" w14:textId="77777777" w:rsidR="009C3F3B" w:rsidRPr="009C3F3B" w:rsidRDefault="009C3F3B" w:rsidP="009C3F3B">
            <w:pPr>
              <w:pStyle w:val="NoSpacing"/>
            </w:pPr>
            <w:r w:rsidRPr="009C3F3B">
              <w:t>T     F</w:t>
            </w:r>
            <w:r w:rsidRPr="009C3F3B">
              <w:tab/>
              <w:t>You should always operate the tractor controls from the operator’s seat.</w:t>
            </w:r>
          </w:p>
          <w:p w14:paraId="094F0B01" w14:textId="77777777" w:rsidR="009C3F3B" w:rsidRPr="009C3F3B" w:rsidRDefault="009C3F3B" w:rsidP="009C3F3B">
            <w:pPr>
              <w:pStyle w:val="NoSpacing"/>
            </w:pPr>
            <w:r w:rsidRPr="009C3F3B">
              <w:t>T     F</w:t>
            </w:r>
            <w:r w:rsidRPr="009C3F3B">
              <w:tab/>
              <w:t>Starting fluid helps the starting of a cold diesel engine in all situations.</w:t>
            </w:r>
          </w:p>
          <w:p w14:paraId="3865CB5A" w14:textId="77777777" w:rsidR="009C3F3B" w:rsidRPr="009C3F3B" w:rsidRDefault="009C3F3B" w:rsidP="009C3F3B">
            <w:pPr>
              <w:pStyle w:val="NoSpacing"/>
            </w:pPr>
            <w:r w:rsidRPr="009C3F3B">
              <w:t>T     F</w:t>
            </w:r>
            <w:r w:rsidRPr="009C3F3B">
              <w:tab/>
              <w:t>Jump starting a tractor is safe as long you hook up cables correctly to each battery.</w:t>
            </w:r>
          </w:p>
          <w:p w14:paraId="3437190F" w14:textId="77777777" w:rsidR="009C3F3B" w:rsidRPr="009C3F3B" w:rsidRDefault="009C3F3B" w:rsidP="009C3F3B">
            <w:pPr>
              <w:pStyle w:val="NoSpacing"/>
            </w:pPr>
            <w:r w:rsidRPr="009C3F3B">
              <w:t>T     F</w:t>
            </w:r>
            <w:r w:rsidRPr="009C3F3B">
              <w:tab/>
              <w:t>An instrument panel check will tell you if hydraulics work properly.</w:t>
            </w:r>
          </w:p>
          <w:p w14:paraId="40C9145D" w14:textId="77777777" w:rsidR="009C3F3B" w:rsidRPr="009C3F3B" w:rsidRDefault="009C3F3B" w:rsidP="009C3F3B">
            <w:pPr>
              <w:pStyle w:val="NoSpacing"/>
            </w:pPr>
            <w:r w:rsidRPr="009C3F3B">
              <w:t>T     F</w:t>
            </w:r>
            <w:r w:rsidRPr="009C3F3B">
              <w:tab/>
              <w:t>One should never tow a trailer or implement down the road that weighs more than 2X the tractor.</w:t>
            </w:r>
          </w:p>
          <w:p w14:paraId="7D1F0B4C" w14:textId="77777777" w:rsidR="009C3F3B" w:rsidRPr="009C3F3B" w:rsidRDefault="009C3F3B" w:rsidP="009C3F3B">
            <w:pPr>
              <w:pStyle w:val="NoSpacing"/>
            </w:pPr>
            <w:r w:rsidRPr="009C3F3B">
              <w:t>T     F</w:t>
            </w:r>
            <w:r w:rsidRPr="009C3F3B">
              <w:tab/>
              <w:t xml:space="preserve">A PTO shield will protect you from any hazard that might occur if </w:t>
            </w:r>
            <w:proofErr w:type="spellStart"/>
            <w:proofErr w:type="gramStart"/>
            <w:r w:rsidRPr="009C3F3B">
              <w:t>your</w:t>
            </w:r>
            <w:proofErr w:type="spellEnd"/>
            <w:proofErr w:type="gramEnd"/>
            <w:r w:rsidRPr="009C3F3B">
              <w:t xml:space="preserve"> are near the shaft.</w:t>
            </w:r>
          </w:p>
          <w:p w14:paraId="2B0168CF" w14:textId="77777777" w:rsidR="009C3F3B" w:rsidRPr="009C3F3B" w:rsidRDefault="009C3F3B" w:rsidP="009C3F3B">
            <w:pPr>
              <w:pStyle w:val="NoSpacing"/>
            </w:pPr>
            <w:r w:rsidRPr="009C3F3B">
              <w:t>T     F</w:t>
            </w:r>
            <w:r w:rsidRPr="009C3F3B">
              <w:tab/>
              <w:t>Roll over protection may be put down when operating around livestock building that are lower than the ROP’s.</w:t>
            </w:r>
          </w:p>
          <w:p w14:paraId="701E8CF6" w14:textId="77777777" w:rsidR="009C3F3B" w:rsidRPr="009C3F3B" w:rsidRDefault="009C3F3B" w:rsidP="009C3F3B">
            <w:pPr>
              <w:pStyle w:val="NoSpacing"/>
            </w:pPr>
            <w:r w:rsidRPr="009C3F3B">
              <w:t>T     F</w:t>
            </w:r>
            <w:r w:rsidRPr="009C3F3B">
              <w:tab/>
              <w:t xml:space="preserve">Field surfaces should be checked before operating in a field to make sure that surfaces and trash are not an obstacle in operation. </w:t>
            </w:r>
          </w:p>
          <w:p w14:paraId="5F12A94F" w14:textId="77777777" w:rsidR="009C3F3B" w:rsidRPr="009C3F3B" w:rsidRDefault="009C3F3B" w:rsidP="009C3F3B">
            <w:pPr>
              <w:pStyle w:val="NoSpacing"/>
            </w:pPr>
            <w:r w:rsidRPr="009C3F3B">
              <w:t>T     F</w:t>
            </w:r>
            <w:r w:rsidRPr="009C3F3B">
              <w:tab/>
              <w:t>The accepted distance for operating a tractor near ditch is equal to the depth of the ditch.</w:t>
            </w:r>
          </w:p>
          <w:p w14:paraId="29047B6D" w14:textId="2952C813" w:rsidR="008E6D50" w:rsidRPr="008E6D50" w:rsidRDefault="009C3F3B" w:rsidP="00802333">
            <w:pPr>
              <w:pStyle w:val="NoSpacing"/>
            </w:pPr>
            <w:r w:rsidRPr="009C3F3B">
              <w:t>T    F     Acceptable tractor speed around livestock and storage facilities would be 5 to10 MPH.</w:t>
            </w:r>
          </w:p>
        </w:tc>
      </w:tr>
    </w:tbl>
    <w:p w14:paraId="47594C4D" w14:textId="7D9923D7" w:rsidR="00DE7A1B" w:rsidRDefault="00DE7A1B" w:rsidP="008125E8"/>
    <w:sectPr w:rsidR="00DE7A1B" w:rsidSect="008E6D50">
      <w:headerReference w:type="default" r:id="rId7"/>
      <w:foot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9E82" w14:textId="77777777" w:rsidR="0027637B" w:rsidRDefault="0027637B" w:rsidP="00CD71D0">
      <w:pPr>
        <w:spacing w:after="0" w:line="240" w:lineRule="auto"/>
      </w:pPr>
      <w:r>
        <w:separator/>
      </w:r>
    </w:p>
  </w:endnote>
  <w:endnote w:type="continuationSeparator" w:id="0">
    <w:p w14:paraId="53C67C8D" w14:textId="77777777" w:rsidR="0027637B" w:rsidRDefault="0027637B"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2FFFA931"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8125E8">
      <w:rPr>
        <w:noProof/>
      </w:rPr>
      <w:t>9/5/2022</w:t>
    </w:r>
    <w:r w:rsidR="003C5B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4971" w14:textId="77777777" w:rsidR="0027637B" w:rsidRDefault="0027637B" w:rsidP="00CD71D0">
      <w:pPr>
        <w:spacing w:after="0" w:line="240" w:lineRule="auto"/>
      </w:pPr>
      <w:r>
        <w:separator/>
      </w:r>
    </w:p>
  </w:footnote>
  <w:footnote w:type="continuationSeparator" w:id="0">
    <w:p w14:paraId="1A3DF45B" w14:textId="77777777" w:rsidR="0027637B" w:rsidRDefault="0027637B"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3C7A" w14:textId="4844CF28" w:rsidR="00CD71D0" w:rsidRDefault="00CD71D0">
    <w:pPr>
      <w:pStyle w:val="Header"/>
    </w:pPr>
    <w:r>
      <w:t xml:space="preserve">Oregon FFA </w:t>
    </w:r>
    <w:r>
      <w:tab/>
    </w:r>
    <w:r>
      <w:tab/>
      <w:t>Agricultural Mechanics</w:t>
    </w:r>
    <w:r w:rsidR="00B33EAF">
      <w:t xml:space="preserve"> Assessment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1292A"/>
    <w:multiLevelType w:val="hybridMultilevel"/>
    <w:tmpl w:val="AEAA3024"/>
    <w:lvl w:ilvl="0" w:tplc="0409000F">
      <w:start w:val="1"/>
      <w:numFmt w:val="decimal"/>
      <w:lvlText w:val="%1."/>
      <w:lvlJc w:val="left"/>
      <w:pPr>
        <w:ind w:left="720" w:hanging="360"/>
      </w:pPr>
      <w:rPr>
        <w:rFonts w:hint="default"/>
      </w:rPr>
    </w:lvl>
    <w:lvl w:ilvl="1" w:tplc="33BE7DFE">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B50900"/>
    <w:multiLevelType w:val="hybridMultilevel"/>
    <w:tmpl w:val="406CC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34721"/>
    <w:multiLevelType w:val="hybridMultilevel"/>
    <w:tmpl w:val="EC60CF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0C4E8F"/>
    <w:multiLevelType w:val="hybridMultilevel"/>
    <w:tmpl w:val="3042B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0466E8"/>
    <w:multiLevelType w:val="hybridMultilevel"/>
    <w:tmpl w:val="6030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C3EB6"/>
    <w:multiLevelType w:val="hybridMultilevel"/>
    <w:tmpl w:val="B4A6D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7D119D"/>
    <w:multiLevelType w:val="hybridMultilevel"/>
    <w:tmpl w:val="E66A0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6B15CD"/>
    <w:multiLevelType w:val="hybridMultilevel"/>
    <w:tmpl w:val="ABD82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D0714"/>
    <w:multiLevelType w:val="hybridMultilevel"/>
    <w:tmpl w:val="728E4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8A1F75"/>
    <w:multiLevelType w:val="hybridMultilevel"/>
    <w:tmpl w:val="50C4F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20351C"/>
    <w:multiLevelType w:val="hybridMultilevel"/>
    <w:tmpl w:val="50985DE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220111"/>
    <w:multiLevelType w:val="hybridMultilevel"/>
    <w:tmpl w:val="2BDCE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682735"/>
    <w:multiLevelType w:val="hybridMultilevel"/>
    <w:tmpl w:val="CB46E5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DA2B54"/>
    <w:multiLevelType w:val="hybridMultilevel"/>
    <w:tmpl w:val="0C08D2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54094F"/>
    <w:multiLevelType w:val="hybridMultilevel"/>
    <w:tmpl w:val="A56A5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C078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D5915C0"/>
    <w:multiLevelType w:val="hybridMultilevel"/>
    <w:tmpl w:val="2534B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3453915">
    <w:abstractNumId w:val="43"/>
  </w:num>
  <w:num w:numId="2" w16cid:durableId="457646678">
    <w:abstractNumId w:val="26"/>
  </w:num>
  <w:num w:numId="3" w16cid:durableId="2138376919">
    <w:abstractNumId w:val="19"/>
  </w:num>
  <w:num w:numId="4" w16cid:durableId="1962687961">
    <w:abstractNumId w:val="17"/>
  </w:num>
  <w:num w:numId="5" w16cid:durableId="1275212931">
    <w:abstractNumId w:val="30"/>
  </w:num>
  <w:num w:numId="6" w16cid:durableId="1301417700">
    <w:abstractNumId w:val="33"/>
  </w:num>
  <w:num w:numId="7" w16cid:durableId="1268807067">
    <w:abstractNumId w:val="18"/>
  </w:num>
  <w:num w:numId="8" w16cid:durableId="815493098">
    <w:abstractNumId w:val="38"/>
  </w:num>
  <w:num w:numId="9" w16cid:durableId="430316607">
    <w:abstractNumId w:val="14"/>
  </w:num>
  <w:num w:numId="10" w16cid:durableId="862329419">
    <w:abstractNumId w:val="4"/>
  </w:num>
  <w:num w:numId="11" w16cid:durableId="1406339697">
    <w:abstractNumId w:val="20"/>
  </w:num>
  <w:num w:numId="12" w16cid:durableId="1859810137">
    <w:abstractNumId w:val="34"/>
  </w:num>
  <w:num w:numId="13" w16cid:durableId="884374201">
    <w:abstractNumId w:val="44"/>
  </w:num>
  <w:num w:numId="14" w16cid:durableId="1051416095">
    <w:abstractNumId w:val="29"/>
  </w:num>
  <w:num w:numId="15" w16cid:durableId="1275670917">
    <w:abstractNumId w:val="7"/>
  </w:num>
  <w:num w:numId="16" w16cid:durableId="1015499927">
    <w:abstractNumId w:val="6"/>
  </w:num>
  <w:num w:numId="17" w16cid:durableId="1571191784">
    <w:abstractNumId w:val="22"/>
  </w:num>
  <w:num w:numId="18" w16cid:durableId="146746144">
    <w:abstractNumId w:val="8"/>
  </w:num>
  <w:num w:numId="19" w16cid:durableId="800079847">
    <w:abstractNumId w:val="13"/>
  </w:num>
  <w:num w:numId="20" w16cid:durableId="1729299944">
    <w:abstractNumId w:val="21"/>
  </w:num>
  <w:num w:numId="21" w16cid:durableId="991055951">
    <w:abstractNumId w:val="32"/>
  </w:num>
  <w:num w:numId="22" w16cid:durableId="1376736901">
    <w:abstractNumId w:val="16"/>
  </w:num>
  <w:num w:numId="23" w16cid:durableId="1270353637">
    <w:abstractNumId w:val="10"/>
  </w:num>
  <w:num w:numId="24" w16cid:durableId="1838157707">
    <w:abstractNumId w:val="28"/>
  </w:num>
  <w:num w:numId="25" w16cid:durableId="1464498953">
    <w:abstractNumId w:val="5"/>
  </w:num>
  <w:num w:numId="26" w16cid:durableId="1531531756">
    <w:abstractNumId w:val="0"/>
  </w:num>
  <w:num w:numId="27" w16cid:durableId="305211213">
    <w:abstractNumId w:val="12"/>
  </w:num>
  <w:num w:numId="28" w16cid:durableId="421880003">
    <w:abstractNumId w:val="24"/>
  </w:num>
  <w:num w:numId="29" w16cid:durableId="621425581">
    <w:abstractNumId w:val="40"/>
  </w:num>
  <w:num w:numId="30" w16cid:durableId="1635017900">
    <w:abstractNumId w:val="25"/>
  </w:num>
  <w:num w:numId="31" w16cid:durableId="1869297563">
    <w:abstractNumId w:val="9"/>
  </w:num>
  <w:num w:numId="32" w16cid:durableId="820346293">
    <w:abstractNumId w:val="36"/>
  </w:num>
  <w:num w:numId="33" w16cid:durableId="477455596">
    <w:abstractNumId w:val="27"/>
  </w:num>
  <w:num w:numId="34" w16cid:durableId="1598713001">
    <w:abstractNumId w:val="39"/>
  </w:num>
  <w:num w:numId="35" w16cid:durableId="1769428562">
    <w:abstractNumId w:val="23"/>
  </w:num>
  <w:num w:numId="36" w16cid:durableId="6297719">
    <w:abstractNumId w:val="35"/>
  </w:num>
  <w:num w:numId="37" w16cid:durableId="1123963719">
    <w:abstractNumId w:val="15"/>
  </w:num>
  <w:num w:numId="38" w16cid:durableId="865366739">
    <w:abstractNumId w:val="11"/>
  </w:num>
  <w:num w:numId="39" w16cid:durableId="670566574">
    <w:abstractNumId w:val="42"/>
  </w:num>
  <w:num w:numId="40" w16cid:durableId="1490704686">
    <w:abstractNumId w:val="1"/>
  </w:num>
  <w:num w:numId="41" w16cid:durableId="625432948">
    <w:abstractNumId w:val="31"/>
  </w:num>
  <w:num w:numId="42" w16cid:durableId="709459933">
    <w:abstractNumId w:val="3"/>
  </w:num>
  <w:num w:numId="43" w16cid:durableId="1870487103">
    <w:abstractNumId w:val="2"/>
  </w:num>
  <w:num w:numId="44" w16cid:durableId="705567116">
    <w:abstractNumId w:val="37"/>
  </w:num>
  <w:num w:numId="45" w16cid:durableId="68243463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44"/>
    <w:rsid w:val="00052D84"/>
    <w:rsid w:val="00066C6D"/>
    <w:rsid w:val="000926F1"/>
    <w:rsid w:val="0009390F"/>
    <w:rsid w:val="00095BE9"/>
    <w:rsid w:val="000A0CFA"/>
    <w:rsid w:val="000A224C"/>
    <w:rsid w:val="000E28CA"/>
    <w:rsid w:val="000E6131"/>
    <w:rsid w:val="000F2422"/>
    <w:rsid w:val="00102AFC"/>
    <w:rsid w:val="00110861"/>
    <w:rsid w:val="00130F1F"/>
    <w:rsid w:val="00132629"/>
    <w:rsid w:val="001622D7"/>
    <w:rsid w:val="00170CBF"/>
    <w:rsid w:val="00170E06"/>
    <w:rsid w:val="00183F44"/>
    <w:rsid w:val="001A009B"/>
    <w:rsid w:val="001D03D2"/>
    <w:rsid w:val="00207B0D"/>
    <w:rsid w:val="00213D42"/>
    <w:rsid w:val="00256A5E"/>
    <w:rsid w:val="00266CF0"/>
    <w:rsid w:val="002673B6"/>
    <w:rsid w:val="0027637B"/>
    <w:rsid w:val="002C28D2"/>
    <w:rsid w:val="002C4211"/>
    <w:rsid w:val="002E0F41"/>
    <w:rsid w:val="002F5AAD"/>
    <w:rsid w:val="003A273B"/>
    <w:rsid w:val="003C5B2F"/>
    <w:rsid w:val="003D08B5"/>
    <w:rsid w:val="00424DEC"/>
    <w:rsid w:val="004337D6"/>
    <w:rsid w:val="00464C0D"/>
    <w:rsid w:val="004A29E8"/>
    <w:rsid w:val="0055380D"/>
    <w:rsid w:val="00557E8E"/>
    <w:rsid w:val="005629A8"/>
    <w:rsid w:val="005940BC"/>
    <w:rsid w:val="00595215"/>
    <w:rsid w:val="00597095"/>
    <w:rsid w:val="005B1A7F"/>
    <w:rsid w:val="005B549F"/>
    <w:rsid w:val="005D16B1"/>
    <w:rsid w:val="005F1F41"/>
    <w:rsid w:val="005F79EB"/>
    <w:rsid w:val="0063305F"/>
    <w:rsid w:val="00654ECF"/>
    <w:rsid w:val="00672761"/>
    <w:rsid w:val="006A6900"/>
    <w:rsid w:val="006B18A7"/>
    <w:rsid w:val="006B7864"/>
    <w:rsid w:val="00700267"/>
    <w:rsid w:val="00726CDC"/>
    <w:rsid w:val="00731912"/>
    <w:rsid w:val="007E2543"/>
    <w:rsid w:val="0080367E"/>
    <w:rsid w:val="00807F4B"/>
    <w:rsid w:val="00811FD7"/>
    <w:rsid w:val="008125E8"/>
    <w:rsid w:val="00857170"/>
    <w:rsid w:val="008A019A"/>
    <w:rsid w:val="008C1286"/>
    <w:rsid w:val="008D789E"/>
    <w:rsid w:val="008E6D50"/>
    <w:rsid w:val="008F015D"/>
    <w:rsid w:val="00954290"/>
    <w:rsid w:val="00977AF9"/>
    <w:rsid w:val="0098118D"/>
    <w:rsid w:val="0099427E"/>
    <w:rsid w:val="009A6739"/>
    <w:rsid w:val="009C3F3B"/>
    <w:rsid w:val="009F364C"/>
    <w:rsid w:val="00A1215C"/>
    <w:rsid w:val="00A22FC8"/>
    <w:rsid w:val="00A23B4F"/>
    <w:rsid w:val="00A41A43"/>
    <w:rsid w:val="00A55D03"/>
    <w:rsid w:val="00A6043C"/>
    <w:rsid w:val="00A75057"/>
    <w:rsid w:val="00A9258A"/>
    <w:rsid w:val="00AC0FB7"/>
    <w:rsid w:val="00AC1350"/>
    <w:rsid w:val="00AD2A35"/>
    <w:rsid w:val="00B33EAF"/>
    <w:rsid w:val="00B572F7"/>
    <w:rsid w:val="00C04B4B"/>
    <w:rsid w:val="00C51E7E"/>
    <w:rsid w:val="00C61215"/>
    <w:rsid w:val="00C81E3E"/>
    <w:rsid w:val="00C82016"/>
    <w:rsid w:val="00C92568"/>
    <w:rsid w:val="00CA66C8"/>
    <w:rsid w:val="00CB404F"/>
    <w:rsid w:val="00CD71D0"/>
    <w:rsid w:val="00CE2A2C"/>
    <w:rsid w:val="00CE7C63"/>
    <w:rsid w:val="00CF1F6C"/>
    <w:rsid w:val="00D023A5"/>
    <w:rsid w:val="00D125B6"/>
    <w:rsid w:val="00DB1079"/>
    <w:rsid w:val="00DC59D2"/>
    <w:rsid w:val="00DD2B29"/>
    <w:rsid w:val="00DE7A1B"/>
    <w:rsid w:val="00E413F7"/>
    <w:rsid w:val="00E70329"/>
    <w:rsid w:val="00E75A06"/>
    <w:rsid w:val="00E90DC6"/>
    <w:rsid w:val="00E92E78"/>
    <w:rsid w:val="00F21C1D"/>
    <w:rsid w:val="00F44C6A"/>
    <w:rsid w:val="00FD4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DC6"/>
    <w:pPr>
      <w:spacing w:after="120"/>
    </w:pPr>
  </w:style>
  <w:style w:type="paragraph" w:styleId="Heading1">
    <w:name w:val="heading 1"/>
    <w:basedOn w:val="Normal"/>
    <w:next w:val="Normal"/>
    <w:link w:val="Heading1Char"/>
    <w:uiPriority w:val="9"/>
    <w:qFormat/>
    <w:rsid w:val="00E90DC6"/>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E90DC6"/>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E90DC6"/>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DC6"/>
    <w:pPr>
      <w:ind w:left="720"/>
      <w:contextualSpacing/>
    </w:pPr>
  </w:style>
  <w:style w:type="paragraph" w:styleId="NoSpacing">
    <w:name w:val="No Spacing"/>
    <w:link w:val="NoSpacingChar"/>
    <w:uiPriority w:val="1"/>
    <w:qFormat/>
    <w:rsid w:val="00E90DC6"/>
    <w:pPr>
      <w:spacing w:after="0" w:line="240" w:lineRule="auto"/>
    </w:pPr>
  </w:style>
  <w:style w:type="character" w:customStyle="1" w:styleId="Heading1Char">
    <w:name w:val="Heading 1 Char"/>
    <w:basedOn w:val="DefaultParagraphFont"/>
    <w:link w:val="Heading1"/>
    <w:uiPriority w:val="9"/>
    <w:rsid w:val="00E90DC6"/>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E90DC6"/>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E90DC6"/>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E90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DC6"/>
  </w:style>
  <w:style w:type="paragraph" w:styleId="Footer">
    <w:name w:val="footer"/>
    <w:basedOn w:val="Normal"/>
    <w:link w:val="FooterChar"/>
    <w:uiPriority w:val="99"/>
    <w:unhideWhenUsed/>
    <w:rsid w:val="00E90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DC6"/>
  </w:style>
  <w:style w:type="character" w:customStyle="1" w:styleId="Heading2Char">
    <w:name w:val="Heading 2 Char"/>
    <w:basedOn w:val="DefaultParagraphFont"/>
    <w:link w:val="Heading2"/>
    <w:uiPriority w:val="9"/>
    <w:rsid w:val="00E90DC6"/>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E90DC6"/>
    <w:rPr>
      <w:rFonts w:asciiTheme="majorHAnsi" w:eastAsiaTheme="majorEastAsia" w:hAnsiTheme="majorHAnsi" w:cstheme="majorBidi"/>
      <w:sz w:val="24"/>
      <w:szCs w:val="24"/>
    </w:rPr>
  </w:style>
  <w:style w:type="table" w:styleId="TableGrid">
    <w:name w:val="Table Grid"/>
    <w:basedOn w:val="TableNormal"/>
    <w:uiPriority w:val="39"/>
    <w:rsid w:val="00E9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0DC6"/>
    <w:rPr>
      <w:color w:val="0563C1" w:themeColor="hyperlink"/>
      <w:u w:val="single"/>
    </w:rPr>
  </w:style>
  <w:style w:type="character" w:styleId="UnresolvedMention">
    <w:name w:val="Unresolved Mention"/>
    <w:basedOn w:val="DefaultParagraphFont"/>
    <w:uiPriority w:val="99"/>
    <w:semiHidden/>
    <w:unhideWhenUsed/>
    <w:rsid w:val="00E90DC6"/>
    <w:rPr>
      <w:color w:val="605E5C"/>
      <w:shd w:val="clear" w:color="auto" w:fill="E1DFDD"/>
    </w:rPr>
  </w:style>
  <w:style w:type="paragraph" w:customStyle="1" w:styleId="Default">
    <w:name w:val="Default"/>
    <w:rsid w:val="00E90DC6"/>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link w:val="NoSpacing"/>
    <w:uiPriority w:val="1"/>
    <w:rsid w:val="005F1F41"/>
  </w:style>
  <w:style w:type="character" w:styleId="CommentReference">
    <w:name w:val="annotation reference"/>
    <w:basedOn w:val="DefaultParagraphFont"/>
    <w:uiPriority w:val="99"/>
    <w:semiHidden/>
    <w:unhideWhenUsed/>
    <w:rsid w:val="00E90DC6"/>
    <w:rPr>
      <w:sz w:val="16"/>
      <w:szCs w:val="16"/>
    </w:rPr>
  </w:style>
  <w:style w:type="paragraph" w:styleId="CommentText">
    <w:name w:val="annotation text"/>
    <w:basedOn w:val="Normal"/>
    <w:link w:val="CommentTextChar"/>
    <w:uiPriority w:val="99"/>
    <w:unhideWhenUsed/>
    <w:rsid w:val="00E90DC6"/>
    <w:pPr>
      <w:spacing w:line="240" w:lineRule="auto"/>
    </w:pPr>
    <w:rPr>
      <w:sz w:val="20"/>
      <w:szCs w:val="20"/>
    </w:rPr>
  </w:style>
  <w:style w:type="character" w:customStyle="1" w:styleId="CommentTextChar">
    <w:name w:val="Comment Text Char"/>
    <w:basedOn w:val="DefaultParagraphFont"/>
    <w:link w:val="CommentText"/>
    <w:uiPriority w:val="99"/>
    <w:rsid w:val="00E90DC6"/>
    <w:rPr>
      <w:sz w:val="20"/>
      <w:szCs w:val="20"/>
    </w:rPr>
  </w:style>
  <w:style w:type="paragraph" w:styleId="CommentSubject">
    <w:name w:val="annotation subject"/>
    <w:basedOn w:val="CommentText"/>
    <w:next w:val="CommentText"/>
    <w:link w:val="CommentSubjectChar"/>
    <w:uiPriority w:val="99"/>
    <w:semiHidden/>
    <w:unhideWhenUsed/>
    <w:rsid w:val="00E90DC6"/>
    <w:rPr>
      <w:b/>
      <w:bCs/>
    </w:rPr>
  </w:style>
  <w:style w:type="character" w:customStyle="1" w:styleId="CommentSubjectChar">
    <w:name w:val="Comment Subject Char"/>
    <w:basedOn w:val="CommentTextChar"/>
    <w:link w:val="CommentSubject"/>
    <w:uiPriority w:val="99"/>
    <w:semiHidden/>
    <w:rsid w:val="00E90DC6"/>
    <w:rPr>
      <w:b/>
      <w:bCs/>
      <w:sz w:val="20"/>
      <w:szCs w:val="20"/>
    </w:rPr>
  </w:style>
  <w:style w:type="character" w:styleId="FollowedHyperlink">
    <w:name w:val="FollowedHyperlink"/>
    <w:basedOn w:val="DefaultParagraphFont"/>
    <w:uiPriority w:val="99"/>
    <w:semiHidden/>
    <w:unhideWhenUsed/>
    <w:rsid w:val="00E90D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Template>
  <TotalTime>3</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John Williams</cp:lastModifiedBy>
  <cp:revision>2</cp:revision>
  <dcterms:created xsi:type="dcterms:W3CDTF">2022-09-06T16:48:00Z</dcterms:created>
  <dcterms:modified xsi:type="dcterms:W3CDTF">2022-09-06T16:48:00Z</dcterms:modified>
</cp:coreProperties>
</file>